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1989FD8C" w14:textId="77777777" w:rsidR="00766551" w:rsidRDefault="00766551" w:rsidP="00766551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5CFC4211" w14:textId="77777777" w:rsidR="00766551" w:rsidRDefault="00766551" w:rsidP="00D16F26">
      <w:pPr>
        <w:spacing w:before="180" w:after="180"/>
        <w:jc w:val="both"/>
      </w:pP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737A92BD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>
        <w:t xml:space="preserve"> 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56A0D1E3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3D07AB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1E92857B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"/>
        <w:gridCol w:w="2582"/>
        <w:gridCol w:w="1501"/>
        <w:gridCol w:w="1503"/>
        <w:gridCol w:w="1503"/>
        <w:gridCol w:w="1504"/>
      </w:tblGrid>
      <w:tr w:rsidR="00DE2F50" w:rsidRPr="00DE2F50" w14:paraId="51D02BBC" w14:textId="77777777" w:rsidTr="1BD1F1D7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9792" w14:textId="531C2437" w:rsidR="007862F6" w:rsidRDefault="00606A51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  <w:p w14:paraId="6E634317" w14:textId="61EED0BD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6B95" w14:textId="7A0DDFC6" w:rsidR="007862F6" w:rsidRDefault="00CA6F11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  <w:p w14:paraId="7111C56F" w14:textId="21CAD71A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</w:p>
        </w:tc>
      </w:tr>
      <w:tr w:rsidR="00DE2F50" w:rsidRPr="00DE2F50" w14:paraId="0A426E49" w14:textId="77777777" w:rsidTr="1BD1F1D7">
        <w:tc>
          <w:tcPr>
            <w:tcW w:w="467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67683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1BD1F1D7">
        <w:tc>
          <w:tcPr>
            <w:tcW w:w="467" w:type="dxa"/>
            <w:vAlign w:val="center"/>
          </w:tcPr>
          <w:p w14:paraId="429311E1" w14:textId="11C9FFD6" w:rsidR="00DE2F50" w:rsidRPr="00DE2F50" w:rsidRDefault="00DE2F50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1F21B8E3" w14:textId="7916E78E" w:rsidR="00DE2F50" w:rsidRPr="00DE2F50" w:rsidRDefault="0064646F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75097D46">
              <w:rPr>
                <w:rFonts w:cs="Arial"/>
                <w:sz w:val="18"/>
                <w:szCs w:val="18"/>
              </w:rPr>
              <w:t>§§ 123, 124, 128 Abs. 1 GWB</w:t>
            </w:r>
          </w:p>
        </w:tc>
        <w:tc>
          <w:tcPr>
            <w:tcW w:w="1501" w:type="dxa"/>
            <w:vAlign w:val="center"/>
          </w:tcPr>
          <w:p w14:paraId="6BBE8F44" w14:textId="4BEB47E5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088B0364" w14:textId="36C74943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580DC528" w14:textId="4E06A4A1" w:rsidR="00DE2F50" w:rsidRPr="00DE2F50" w:rsidRDefault="00CD4C1D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vAlign w:val="center"/>
          </w:tcPr>
          <w:p w14:paraId="2351615B" w14:textId="06968158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1BD1F1D7">
        <w:tc>
          <w:tcPr>
            <w:tcW w:w="467" w:type="dxa"/>
            <w:vAlign w:val="center"/>
          </w:tcPr>
          <w:p w14:paraId="0E14DBD1" w14:textId="7A49A9D3" w:rsidR="009345FF" w:rsidRPr="00DE2F50" w:rsidRDefault="009345FF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51418737" w14:textId="0E86BE7D" w:rsidR="009345FF" w:rsidRPr="00DE2F50" w:rsidRDefault="009345FF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7B4D48">
              <w:rPr>
                <w:rFonts w:cs="Arial"/>
                <w:sz w:val="18"/>
                <w:szCs w:val="18"/>
              </w:rPr>
              <w:t>Berufs- / Handelsregister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501" w:type="dxa"/>
            <w:vAlign w:val="center"/>
          </w:tcPr>
          <w:p w14:paraId="59ED1BDA" w14:textId="14C1AA69" w:rsidR="009345FF" w:rsidRPr="00DE2F50" w:rsidRDefault="009345F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78524FFC" w14:textId="10DF9832" w:rsidR="009345FF" w:rsidRPr="00DE2F50" w:rsidRDefault="009345F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08D375EE" w14:textId="4520D74D" w:rsidR="009345FF" w:rsidRPr="00DE2F50" w:rsidRDefault="009345F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vAlign w:val="center"/>
          </w:tcPr>
          <w:p w14:paraId="335FD6D8" w14:textId="4729C317" w:rsidR="009345FF" w:rsidRPr="00DE2F50" w:rsidRDefault="009345F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1BD1F1D7">
        <w:tc>
          <w:tcPr>
            <w:tcW w:w="467" w:type="dxa"/>
            <w:vAlign w:val="center"/>
          </w:tcPr>
          <w:p w14:paraId="5DBC05F4" w14:textId="28B4D1CF" w:rsidR="00CA6F11" w:rsidRPr="00DE2F50" w:rsidRDefault="00CA6F11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113D448D" w14:textId="62467DBA" w:rsidR="00CA6F11" w:rsidRPr="00DE2F50" w:rsidRDefault="00CA6F11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501" w:type="dxa"/>
            <w:vAlign w:val="center"/>
          </w:tcPr>
          <w:p w14:paraId="767B7FB4" w14:textId="77777777" w:rsidR="00CA6F11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7ADF1C37" w14:textId="77777777" w:rsidR="00CA6F11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77777777" w:rsidR="00CA6F11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503" w:type="dxa"/>
            <w:vAlign w:val="center"/>
          </w:tcPr>
          <w:p w14:paraId="2D2BE695" w14:textId="77777777" w:rsidR="00CA6F11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0839AD36" w14:textId="77777777" w:rsidR="00CA6F11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1BD1F1D7">
        <w:tc>
          <w:tcPr>
            <w:tcW w:w="467" w:type="dxa"/>
            <w:vAlign w:val="center"/>
          </w:tcPr>
          <w:p w14:paraId="5A7BBED5" w14:textId="5BBFE024" w:rsidR="00DE2F50" w:rsidRPr="00C0058A" w:rsidRDefault="00DE2F50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5854DDA6" w14:textId="5E7E5AC0" w:rsidR="00DE2F50" w:rsidRPr="00C0058A" w:rsidRDefault="00CA6F11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501" w:type="dxa"/>
            <w:vAlign w:val="center"/>
          </w:tcPr>
          <w:p w14:paraId="4AC81533" w14:textId="26A5166A" w:rsidR="00DE2F50" w:rsidRPr="00C0058A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78E234F1" w14:textId="75D0E539" w:rsidR="00DE2F50" w:rsidRPr="00C0058A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19160594" w14:textId="7F9D4ABC" w:rsidR="00DE2F50" w:rsidRPr="00C0058A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7CE0B456" w14:textId="7BF7AA88" w:rsidR="00DE2F50" w:rsidRPr="00C0058A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16F26" w14:paraId="12E97F3B" w14:textId="77777777" w:rsidTr="1BD1F1D7">
        <w:tc>
          <w:tcPr>
            <w:tcW w:w="467" w:type="dxa"/>
            <w:vAlign w:val="center"/>
          </w:tcPr>
          <w:p w14:paraId="289AC3A7" w14:textId="77777777" w:rsidR="00EF5AEB" w:rsidRPr="00D11E67" w:rsidRDefault="00EF5AEB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5450AAB1" w14:textId="64BC556D" w:rsidR="00EF5AEB" w:rsidRPr="00D11E67" w:rsidRDefault="00EF5AEB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D11E67">
              <w:rPr>
                <w:rFonts w:cs="Arial"/>
                <w:sz w:val="18"/>
                <w:szCs w:val="18"/>
              </w:rPr>
              <w:t>Zertifizierung</w:t>
            </w:r>
          </w:p>
        </w:tc>
        <w:tc>
          <w:tcPr>
            <w:tcW w:w="1501" w:type="dxa"/>
            <w:vAlign w:val="center"/>
          </w:tcPr>
          <w:p w14:paraId="35B13E04" w14:textId="66754F71" w:rsidR="00EF5AEB" w:rsidRPr="00D11E67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D11E67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6BA4E0A3" w14:textId="3D7583E8" w:rsidR="00EF5AEB" w:rsidRPr="00D11E67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D11E67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2F4ACE78" w14:textId="60523DA9" w:rsidR="00EF5AEB" w:rsidRPr="00D11E67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D11E67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4E146931" w14:textId="77777777" w:rsidR="00EF5AEB" w:rsidRPr="00D11E67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D11E67">
              <w:rPr>
                <w:rFonts w:cs="Arial"/>
                <w:sz w:val="18"/>
                <w:szCs w:val="18"/>
              </w:rPr>
              <w:t>X</w:t>
            </w:r>
          </w:p>
          <w:p w14:paraId="63DF91CE" w14:textId="00144CC1" w:rsidR="00EF5AEB" w:rsidRPr="00D11E67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D11E67">
              <w:rPr>
                <w:rFonts w:cs="Arial"/>
                <w:sz w:val="18"/>
                <w:szCs w:val="18"/>
              </w:rPr>
              <w:t>(je nach Eignungsleihe)</w:t>
            </w:r>
          </w:p>
        </w:tc>
      </w:tr>
      <w:tr w:rsidR="00EF5AEB" w:rsidRPr="00D16F26" w14:paraId="263FA93F" w14:textId="77777777" w:rsidTr="1BD1F1D7">
        <w:tc>
          <w:tcPr>
            <w:tcW w:w="467" w:type="dxa"/>
            <w:vAlign w:val="center"/>
          </w:tcPr>
          <w:p w14:paraId="4946CC59" w14:textId="77777777" w:rsidR="00EF5AEB" w:rsidRPr="00C0058A" w:rsidRDefault="00EF5AEB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3C1A5A2F" w14:textId="282616F5" w:rsidR="00EF5AEB" w:rsidRDefault="00EF5AEB" w:rsidP="00676831">
            <w:pPr>
              <w:jc w:val="both"/>
              <w:rPr>
                <w:rFonts w:cs="Arial"/>
                <w:sz w:val="18"/>
                <w:szCs w:val="18"/>
                <w:highlight w:val="yellow"/>
              </w:rPr>
            </w:pPr>
            <w:r w:rsidRPr="00E332A6">
              <w:rPr>
                <w:rFonts w:cs="Arial"/>
                <w:sz w:val="18"/>
                <w:szCs w:val="18"/>
              </w:rPr>
              <w:t>Artikel 5k der Verordnung (EU) Nr. 833/2014</w:t>
            </w:r>
          </w:p>
        </w:tc>
        <w:tc>
          <w:tcPr>
            <w:tcW w:w="1501" w:type="dxa"/>
            <w:vAlign w:val="center"/>
          </w:tcPr>
          <w:p w14:paraId="5A028D79" w14:textId="435662BF" w:rsidR="00EF5AEB" w:rsidRPr="00597A93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597A93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2EFA30FA" w14:textId="641712B3" w:rsidR="00EF5AEB" w:rsidRPr="00597A93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597A93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4F35AE60" w14:textId="3ED8305D" w:rsidR="00EF5AEB" w:rsidRPr="00597A93" w:rsidRDefault="00481BB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504" w:type="dxa"/>
            <w:vAlign w:val="center"/>
          </w:tcPr>
          <w:p w14:paraId="596F849F" w14:textId="38194C9B" w:rsidR="00EF5AEB" w:rsidRPr="00597A93" w:rsidRDefault="00481BB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EF5AEB" w:rsidRPr="00DE2F50" w14:paraId="1266C776" w14:textId="77777777" w:rsidTr="1BD1F1D7">
        <w:tc>
          <w:tcPr>
            <w:tcW w:w="467" w:type="dxa"/>
          </w:tcPr>
          <w:p w14:paraId="4ED045B6" w14:textId="2634331B" w:rsidR="00EF5AEB" w:rsidRPr="00DE2F50" w:rsidRDefault="00EF5AEB" w:rsidP="00676831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</w:tcPr>
          <w:p w14:paraId="270F24F8" w14:textId="43709D7C" w:rsidR="00EF5AEB" w:rsidRPr="00CA6F11" w:rsidRDefault="00EF5AEB" w:rsidP="00676831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ascii="Wingdings" w:eastAsia="Wingdings" w:hAnsi="Wingdings" w:cs="Wingdings"/>
                <w:b/>
                <w:sz w:val="18"/>
                <w:szCs w:val="18"/>
              </w:rPr>
              <w:t>à</w:t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501" w:type="dxa"/>
          </w:tcPr>
          <w:p w14:paraId="0B0A0D5F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3" w:type="dxa"/>
          </w:tcPr>
          <w:p w14:paraId="1BAFAFBC" w14:textId="77777777" w:rsidR="00EF5AEB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503" w:type="dxa"/>
          </w:tcPr>
          <w:p w14:paraId="0D073EAE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</w:tcPr>
          <w:p w14:paraId="69FC62CA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1BD1F1D7">
        <w:tc>
          <w:tcPr>
            <w:tcW w:w="467" w:type="dxa"/>
          </w:tcPr>
          <w:p w14:paraId="25C2CD2B" w14:textId="19A3660A" w:rsidR="00EF5AEB" w:rsidRPr="00DE2F50" w:rsidRDefault="00EF5AEB" w:rsidP="00676831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</w:tcPr>
          <w:p w14:paraId="3D45B4CD" w14:textId="581E7009" w:rsidR="00EF5AEB" w:rsidRPr="00DE2F50" w:rsidRDefault="00EF5AEB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1BD1F1D7">
              <w:rPr>
                <w:rFonts w:cs="Arial"/>
                <w:sz w:val="18"/>
                <w:szCs w:val="18"/>
              </w:rPr>
              <w:t xml:space="preserve">Erklärung Unterauftragnehmer </w:t>
            </w:r>
            <w:r w:rsidRPr="1BD1F1D7">
              <w:rPr>
                <w:rFonts w:ascii="Wingdings" w:eastAsia="Wingdings" w:hAnsi="Wingdings" w:cs="Wingdings"/>
                <w:b/>
                <w:bCs/>
                <w:sz w:val="18"/>
                <w:szCs w:val="18"/>
              </w:rPr>
              <w:t>à</w:t>
            </w:r>
            <w:r w:rsidRPr="1BD1F1D7">
              <w:rPr>
                <w:rFonts w:cs="Arial"/>
                <w:b/>
                <w:bCs/>
                <w:sz w:val="18"/>
                <w:szCs w:val="18"/>
              </w:rPr>
              <w:t xml:space="preserve"> gesondertes Formular</w:t>
            </w:r>
          </w:p>
        </w:tc>
        <w:tc>
          <w:tcPr>
            <w:tcW w:w="1501" w:type="dxa"/>
          </w:tcPr>
          <w:p w14:paraId="3635EF92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3" w:type="dxa"/>
          </w:tcPr>
          <w:p w14:paraId="4E347860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3" w:type="dxa"/>
          </w:tcPr>
          <w:p w14:paraId="4DFAC787" w14:textId="0D2BED2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</w:tcPr>
          <w:p w14:paraId="28C558EA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0E47E1D4" w14:textId="77777777" w:rsidR="00676831" w:rsidRDefault="00676831">
      <w:pPr>
        <w:rPr>
          <w:rFonts w:eastAsiaTheme="majorEastAsia" w:cstheme="majorBidi"/>
          <w:b/>
          <w:bCs/>
          <w:sz w:val="26"/>
          <w:szCs w:val="26"/>
        </w:rPr>
      </w:pPr>
      <w:bookmarkStart w:id="0" w:name="_Toc440470130"/>
      <w:bookmarkStart w:id="1" w:name="_Toc503255179"/>
      <w:r>
        <w:rPr>
          <w:rFonts w:eastAsiaTheme="majorEastAsia" w:cstheme="majorBidi"/>
          <w:b/>
          <w:bCs/>
          <w:sz w:val="26"/>
          <w:szCs w:val="26"/>
        </w:rPr>
        <w:br w:type="page"/>
      </w:r>
    </w:p>
    <w:p w14:paraId="4F16D795" w14:textId="07C43C3F" w:rsidR="00BE6CFF" w:rsidRPr="007B76E0" w:rsidRDefault="00BE6CFF" w:rsidP="00676831">
      <w:pPr>
        <w:pStyle w:val="berschrift1"/>
        <w:numPr>
          <w:ilvl w:val="0"/>
          <w:numId w:val="3"/>
        </w:numPr>
        <w:spacing w:before="720" w:after="180"/>
        <w:jc w:val="both"/>
        <w:rPr>
          <w:b w:val="0"/>
          <w:bCs w:val="0"/>
          <w:sz w:val="26"/>
          <w:szCs w:val="26"/>
        </w:rPr>
      </w:pPr>
      <w:r w:rsidRPr="007B76E0">
        <w:rPr>
          <w:sz w:val="26"/>
          <w:szCs w:val="26"/>
        </w:rPr>
        <w:lastRenderedPageBreak/>
        <w:t>Eigenerklärung:</w:t>
      </w:r>
      <w:bookmarkEnd w:id="0"/>
      <w:bookmarkEnd w:id="1"/>
      <w:r w:rsidR="00B57E5B" w:rsidRPr="007B76E0">
        <w:rPr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676831">
            <w:pPr>
              <w:spacing w:before="60" w:after="6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676831">
            <w:pPr>
              <w:spacing w:before="60" w:after="6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676831">
            <w:pPr>
              <w:spacing w:before="60" w:after="6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676831">
            <w:pPr>
              <w:spacing w:before="60" w:after="6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proofErr w:type="spellStart"/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  <w:proofErr w:type="spellEnd"/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BE6CFF" w:rsidRPr="009E79F9" w14:paraId="7F1172C7" w14:textId="77777777" w:rsidTr="00C27553">
        <w:tc>
          <w:tcPr>
            <w:tcW w:w="3794" w:type="dxa"/>
          </w:tcPr>
          <w:p w14:paraId="0CC98D75" w14:textId="71B005A6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3ADA099C" w14:textId="4EA496E7" w:rsidR="00A87F8D" w:rsidRDefault="00BE6CFF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 w:rsidR="00A87F8D"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 w:rsidR="0068549A">
              <w:t>, und zwar um ein Kleinstunternehmen</w:t>
            </w:r>
          </w:p>
          <w:p w14:paraId="0FAC2BCC" w14:textId="10517DA5" w:rsidR="0068549A" w:rsidRDefault="0068549A" w:rsidP="0068549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07B002AD" w14:textId="2C25A25C" w:rsidR="0068549A" w:rsidRDefault="0068549A" w:rsidP="0068549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2B448790" w14:textId="5F989BED" w:rsidR="00BE6CFF" w:rsidRPr="009E79F9" w:rsidRDefault="00BE6CFF" w:rsidP="00676831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 w:rsidR="00A87F8D"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B57E5B" w:rsidRPr="009E79F9" w14:paraId="12DA199A" w14:textId="77777777" w:rsidTr="00D07613">
        <w:tc>
          <w:tcPr>
            <w:tcW w:w="3794" w:type="dxa"/>
          </w:tcPr>
          <w:p w14:paraId="43BF1071" w14:textId="5F34C44F" w:rsidR="00B57E5B" w:rsidRPr="009E79F9" w:rsidRDefault="00B57E5B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065BEE35" w14:textId="77777777" w:rsidR="00B57E5B" w:rsidRDefault="00B57E5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13E6A87A" w14:textId="0FCE2320" w:rsidR="00B57E5B" w:rsidRPr="009E79F9" w:rsidRDefault="00B57E5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B57E5B" w:rsidRPr="009E79F9" w14:paraId="225D694D" w14:textId="77777777" w:rsidTr="00D07613">
        <w:tc>
          <w:tcPr>
            <w:tcW w:w="3794" w:type="dxa"/>
          </w:tcPr>
          <w:p w14:paraId="6763A9E8" w14:textId="77777777" w:rsidR="00B57E5B" w:rsidRDefault="00B57E5B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146875AD" w14:textId="757A14CD" w:rsidR="00B57E5B" w:rsidRPr="009E79F9" w:rsidRDefault="00B57E5B" w:rsidP="00676831">
            <w:pPr>
              <w:spacing w:before="60" w:after="6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im Rahmen der Bekanntmachung über vergebene Aufträge 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06771B42" w14:textId="677CEF69" w:rsidR="00B57E5B" w:rsidRPr="009E79F9" w:rsidRDefault="00B57E5B" w:rsidP="00676831">
            <w:pPr>
              <w:spacing w:before="60" w:after="60"/>
              <w:ind w:left="496" w:hanging="496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676831">
            <w:pPr>
              <w:keepNext/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676831">
            <w:pPr>
              <w:spacing w:before="60" w:after="6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676831">
            <w:pPr>
              <w:keepNext/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lastRenderedPageBreak/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676831">
            <w:pPr>
              <w:spacing w:before="60" w:after="6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54927D80" w:rsidR="00CC2B6B" w:rsidRDefault="00CC2B6B" w:rsidP="00676831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  <w:r w:rsidR="003847AE">
              <w:rPr>
                <w:lang w:eastAsia="de-DE"/>
              </w:rPr>
              <w:t xml:space="preserve"> mit Unterauftragnehmer(n)</w:t>
            </w:r>
          </w:p>
          <w:p w14:paraId="5ACCBA92" w14:textId="0097204C" w:rsidR="003847AE" w:rsidRDefault="003847AE" w:rsidP="003847AE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 ohne Unterauftragnehmer</w:t>
            </w:r>
          </w:p>
          <w:p w14:paraId="5A6ACC31" w14:textId="77D50CFF" w:rsidR="00CC2B6B" w:rsidRPr="009E79F9" w:rsidRDefault="00CC2B6B" w:rsidP="00676831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</w:t>
            </w:r>
            <w:r w:rsidR="00A54886">
              <w:rPr>
                <w:lang w:eastAsia="de-DE"/>
              </w:rPr>
              <w:t>Bieter</w:t>
            </w:r>
            <w:r>
              <w:rPr>
                <w:lang w:eastAsia="de-DE"/>
              </w:rPr>
              <w:t>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676831">
            <w:pPr>
              <w:keepNext/>
              <w:spacing w:before="60" w:after="6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676831">
            <w:pPr>
              <w:spacing w:before="60" w:after="6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120ACE6" w:rsidR="00CC2B6B" w:rsidRPr="009E79F9" w:rsidRDefault="00CC2B6B" w:rsidP="00676831">
            <w:pPr>
              <w:spacing w:before="60" w:after="6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</w:t>
            </w:r>
            <w:r w:rsidR="00A54886">
              <w:rPr>
                <w:i/>
                <w:color w:val="FF0000"/>
                <w:sz w:val="16"/>
                <w:szCs w:val="16"/>
                <w:lang w:val="nb-NO" w:eastAsia="de-DE"/>
              </w:rPr>
              <w:t>ieter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gemeinschaft erfolgt die Zahlungs an das geschäftsführende Mitglied der B</w:t>
            </w:r>
            <w:r w:rsidR="00A54886">
              <w:rPr>
                <w:i/>
                <w:color w:val="FF0000"/>
                <w:sz w:val="16"/>
                <w:szCs w:val="16"/>
                <w:lang w:val="nb-NO" w:eastAsia="de-DE"/>
              </w:rPr>
              <w:t>ieter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rgemeinschaft. Insofern müssen diese Angaben nur für das geschäftsführende Mitglied der B</w:t>
            </w:r>
            <w:r w:rsidR="00A54886">
              <w:rPr>
                <w:i/>
                <w:color w:val="FF0000"/>
                <w:sz w:val="16"/>
                <w:szCs w:val="16"/>
                <w:lang w:val="nb-NO" w:eastAsia="de-DE"/>
              </w:rPr>
              <w:t>ieter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676831">
            <w:pPr>
              <w:spacing w:before="60" w:after="60"/>
              <w:ind w:left="496" w:hanging="496"/>
              <w:jc w:val="both"/>
            </w:pPr>
          </w:p>
        </w:tc>
      </w:tr>
    </w:tbl>
    <w:p w14:paraId="79536F4B" w14:textId="454235C7" w:rsidR="00317C62" w:rsidRPr="007B76E0" w:rsidRDefault="00BE6CFF" w:rsidP="00BA2F8C">
      <w:pPr>
        <w:pStyle w:val="berschrift1"/>
        <w:numPr>
          <w:ilvl w:val="0"/>
          <w:numId w:val="3"/>
        </w:numPr>
        <w:spacing w:before="720" w:after="180"/>
        <w:jc w:val="both"/>
        <w:rPr>
          <w:sz w:val="26"/>
          <w:szCs w:val="26"/>
        </w:rPr>
        <w:sectPr w:rsidR="00317C62" w:rsidRPr="007B76E0" w:rsidSect="00405FBD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  <w:bookmarkStart w:id="6" w:name="_Toc503255181"/>
      <w:r w:rsidRPr="007B76E0">
        <w:rPr>
          <w:sz w:val="26"/>
          <w:szCs w:val="26"/>
        </w:rPr>
        <w:t xml:space="preserve">Eigenerklärung: </w:t>
      </w:r>
      <w:bookmarkStart w:id="7" w:name="_Hlk182910367"/>
      <w:r w:rsidR="007B76E0" w:rsidRPr="007B76E0">
        <w:rPr>
          <w:sz w:val="26"/>
          <w:szCs w:val="26"/>
        </w:rPr>
        <w:t>Ausschlussgründe nach §§ 123, 124 GWB</w:t>
      </w:r>
      <w:r w:rsidR="0064646F">
        <w:rPr>
          <w:sz w:val="26"/>
          <w:szCs w:val="26"/>
        </w:rPr>
        <w:t xml:space="preserve"> sowie</w:t>
      </w:r>
      <w:r w:rsidR="007B76E0" w:rsidRPr="007B76E0">
        <w:rPr>
          <w:sz w:val="26"/>
          <w:szCs w:val="26"/>
        </w:rPr>
        <w:t xml:space="preserve"> Verpflichtungen bei der Ausführung des Auftrags nach § 128 Abs. 1 GWB</w:t>
      </w:r>
      <w:bookmarkEnd w:id="7"/>
    </w:p>
    <w:p w14:paraId="4DE242AA" w14:textId="49EEE22B" w:rsidR="003204AF" w:rsidRDefault="003204AF" w:rsidP="00212BD3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18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9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18E4400C" w14:textId="77777777" w:rsidR="00716EAF" w:rsidRDefault="00716EAF" w:rsidP="00716EAF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63B00649" w14:textId="77777777" w:rsidR="00B57E5B" w:rsidRDefault="003204AF" w:rsidP="00B57E5B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20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21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 w:rsidR="00735C84"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GWB genannten Ausschlussgründe vorliegt / vorliegen, jedoch Selbstreinigungsmaßnahmen gemäß § </w:t>
      </w:r>
      <w:hyperlink r:id="rId22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</w:t>
      </w:r>
      <w:r w:rsidR="00B54149">
        <w:rPr>
          <w:rFonts w:eastAsia="Times New Roman" w:cs="Arial"/>
          <w:szCs w:val="20"/>
          <w:lang w:eastAsia="de-DE"/>
        </w:rPr>
        <w:t xml:space="preserve"> bzw. Bescheinigungen</w:t>
      </w:r>
      <w:r>
        <w:rPr>
          <w:rFonts w:eastAsia="Times New Roman" w:cs="Arial"/>
          <w:szCs w:val="20"/>
          <w:lang w:eastAsia="de-DE"/>
        </w:rPr>
        <w:t xml:space="preserve"> zu den ergriffenen Maßnahmen habe ich / haben wir meinem / unserem Angebot beigefügt. </w:t>
      </w:r>
    </w:p>
    <w:p w14:paraId="7C24511D" w14:textId="6E523B0B" w:rsidR="003204AF" w:rsidRDefault="003204AF" w:rsidP="00BA2F8C">
      <w:pPr>
        <w:spacing w:before="180" w:after="4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2FCE2EE9" w14:textId="77777777" w:rsidR="007B76E0" w:rsidRPr="0062143A" w:rsidRDefault="007B76E0" w:rsidP="0062143A">
      <w:pPr>
        <w:spacing w:before="180" w:after="180"/>
        <w:ind w:left="567" w:hanging="567"/>
        <w:jc w:val="both"/>
        <w:rPr>
          <w:b/>
        </w:rPr>
      </w:pPr>
      <w:r w:rsidRPr="0062143A">
        <w:rPr>
          <w:b/>
        </w:rPr>
        <w:t>U N D</w:t>
      </w:r>
    </w:p>
    <w:p w14:paraId="7C604668" w14:textId="4F60F76A" w:rsidR="007B76E0" w:rsidRPr="0062143A" w:rsidRDefault="007B76E0" w:rsidP="0062143A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</w:t>
      </w:r>
      <w:r w:rsidR="00AB2841">
        <w:t xml:space="preserve">ich / </w:t>
      </w:r>
      <w:r w:rsidRPr="0062143A">
        <w:t>wir bei der Ausführung des öffentlichen Auftrags alle geltenden rechtlichen Verpflichtungen einhalten werde</w:t>
      </w:r>
      <w:r w:rsidR="00AB2841">
        <w:t>(</w:t>
      </w:r>
      <w:r w:rsidRPr="0062143A">
        <w:t>n</w:t>
      </w:r>
      <w:r w:rsidR="00AB2841">
        <w:t>)</w:t>
      </w:r>
      <w:r w:rsidRPr="0062143A">
        <w:t xml:space="preserve">, § </w:t>
      </w:r>
      <w:hyperlink r:id="rId23" w:history="1">
        <w:r w:rsidRPr="0062143A">
          <w:t>128 Abs. 1</w:t>
        </w:r>
      </w:hyperlink>
      <w:r w:rsidRPr="0062143A">
        <w:t xml:space="preserve"> GWB.</w:t>
      </w:r>
    </w:p>
    <w:p w14:paraId="1848D22E" w14:textId="1CC205E3" w:rsidR="008657F9" w:rsidRDefault="003204AF" w:rsidP="00BA2F8C">
      <w:pPr>
        <w:spacing w:before="80" w:after="72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bookmarkEnd w:id="6"/>
    <w:p w14:paraId="523D6B1D" w14:textId="15FC4648" w:rsidR="00BE6CFF" w:rsidRPr="008657F9" w:rsidRDefault="009345FF" w:rsidP="008657F9">
      <w:pPr>
        <w:pStyle w:val="berschrift1"/>
        <w:numPr>
          <w:ilvl w:val="0"/>
          <w:numId w:val="7"/>
        </w:numPr>
        <w:spacing w:before="180" w:after="180"/>
        <w:ind w:left="567"/>
        <w:jc w:val="both"/>
      </w:pPr>
      <w:r w:rsidRPr="007B76E0">
        <w:rPr>
          <w:sz w:val="26"/>
          <w:szCs w:val="26"/>
        </w:rPr>
        <w:lastRenderedPageBreak/>
        <w:t xml:space="preserve">Eigenerklärung: </w:t>
      </w:r>
      <w:bookmarkStart w:id="8" w:name="_Hlk171596048"/>
      <w:r w:rsidRPr="007B76E0">
        <w:rPr>
          <w:sz w:val="26"/>
          <w:szCs w:val="26"/>
        </w:rPr>
        <w:t>Eintrag</w:t>
      </w:r>
      <w:r w:rsidR="0074234A" w:rsidRPr="007B76E0">
        <w:rPr>
          <w:sz w:val="26"/>
          <w:szCs w:val="26"/>
        </w:rPr>
        <w:t xml:space="preserve">ung im </w:t>
      </w:r>
      <w:r w:rsidRPr="007B76E0">
        <w:rPr>
          <w:sz w:val="26"/>
          <w:szCs w:val="26"/>
        </w:rPr>
        <w:t>Berufs- / Handelsregister</w:t>
      </w:r>
      <w:bookmarkEnd w:id="8"/>
    </w:p>
    <w:p w14:paraId="4E2ED473" w14:textId="27F57BCC" w:rsidR="00F659D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="00F659D7" w:rsidRPr="00BE6CFF">
        <w:t>Ich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wir erkläre(n), dass mein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unser Unternehmen aktuell und gültig im Berufs- oder Handelsregister (außerhalb von Deutschland in vergleichbaren Registern), eingetragen ist bzw. ein Antrag auf Eintragung gestellt wurde.</w:t>
      </w:r>
    </w:p>
    <w:p w14:paraId="1C70A0F0" w14:textId="6AEA754E" w:rsidR="008235BB" w:rsidRDefault="008235BB" w:rsidP="00D16F26">
      <w:pPr>
        <w:spacing w:before="180" w:after="180"/>
        <w:ind w:left="567" w:hanging="567"/>
        <w:jc w:val="both"/>
      </w:pPr>
      <w:r>
        <w:tab/>
        <w:t xml:space="preserve">Die </w:t>
      </w:r>
      <w:r w:rsidR="00541279" w:rsidRPr="00541279">
        <w:t>Handelsregisternummer</w:t>
      </w:r>
      <w:r w:rsidR="00541279">
        <w:t xml:space="preserve"> </w:t>
      </w:r>
      <w:r>
        <w:t>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14B8890" w14:textId="7F8ACF31" w:rsidR="00A87F8D" w:rsidRDefault="00DF7987" w:rsidP="00D16F26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7CC1C81A" w14:textId="3E68F6D0" w:rsidR="00DF798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 w:rsidR="00DF7987">
        <w:t>Ich bin / wir sind nicht im Berufs- / Handelsregister eingetragen, weil ich / wir hierzu nicht verpflichtet bzw. nicht eintragungsfähig bin / sind.</w:t>
      </w:r>
    </w:p>
    <w:p w14:paraId="270D1523" w14:textId="65D117A2" w:rsidR="00C56688" w:rsidRPr="007B76E0" w:rsidRDefault="00C56688" w:rsidP="00C66BF4">
      <w:pPr>
        <w:pStyle w:val="berschrift1"/>
        <w:numPr>
          <w:ilvl w:val="0"/>
          <w:numId w:val="5"/>
        </w:numPr>
        <w:spacing w:after="180"/>
        <w:jc w:val="both"/>
        <w:rPr>
          <w:sz w:val="26"/>
          <w:szCs w:val="26"/>
        </w:rPr>
      </w:pPr>
      <w:bookmarkStart w:id="9" w:name="_Toc440470140"/>
      <w:bookmarkStart w:id="10" w:name="_Toc503255183"/>
      <w:bookmarkStart w:id="11" w:name="_Hlk171073198"/>
      <w:r w:rsidRPr="007B76E0">
        <w:rPr>
          <w:sz w:val="26"/>
          <w:szCs w:val="26"/>
        </w:rPr>
        <w:t xml:space="preserve">Eigenerklärung: Übersicht </w:t>
      </w:r>
      <w:bookmarkEnd w:id="9"/>
      <w:bookmarkEnd w:id="10"/>
      <w:r w:rsidR="00606A51" w:rsidRPr="007B76E0">
        <w:rPr>
          <w:sz w:val="26"/>
          <w:szCs w:val="26"/>
        </w:rPr>
        <w:t>Unterauftragnehmer</w:t>
      </w:r>
    </w:p>
    <w:p w14:paraId="3BF0A19D" w14:textId="2A60F804" w:rsidR="00C56688" w:rsidRDefault="00C56688" w:rsidP="00D16F26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 w:rsidR="008E5422">
        <w:rPr>
          <w:bCs/>
        </w:rPr>
        <w:t xml:space="preserve">Nach derzeitigem Stand </w:t>
      </w:r>
      <w:r w:rsidR="002C08AC">
        <w:rPr>
          <w:bCs/>
        </w:rPr>
        <w:t xml:space="preserve">werde(n) </w:t>
      </w:r>
      <w:r w:rsidR="008E5422">
        <w:rPr>
          <w:bCs/>
        </w:rPr>
        <w:t>ich/wir</w:t>
      </w:r>
      <w:r w:rsidRPr="009E79F9">
        <w:rPr>
          <w:bCs/>
        </w:rPr>
        <w:t xml:space="preserve"> für die Leistungserbringung nicht auf </w:t>
      </w:r>
      <w:r w:rsidR="00606A51">
        <w:t>Unterauftragnehmer</w:t>
      </w:r>
      <w:r w:rsidR="00606A51" w:rsidRPr="009E79F9">
        <w:rPr>
          <w:bCs/>
        </w:rPr>
        <w:t xml:space="preserve"> </w:t>
      </w:r>
      <w:r w:rsidRPr="009E79F9">
        <w:rPr>
          <w:bCs/>
        </w:rPr>
        <w:t>zurück</w:t>
      </w:r>
      <w:r w:rsidR="002C08AC" w:rsidRPr="009E79F9">
        <w:rPr>
          <w:bCs/>
        </w:rPr>
        <w:t>greife</w:t>
      </w:r>
      <w:r w:rsidR="002C08AC">
        <w:rPr>
          <w:bCs/>
        </w:rPr>
        <w:t>n</w:t>
      </w:r>
      <w:r w:rsidRPr="009E79F9">
        <w:rPr>
          <w:bCs/>
        </w:rPr>
        <w:t>.</w:t>
      </w:r>
      <w:r w:rsidR="008E5422">
        <w:rPr>
          <w:bCs/>
        </w:rPr>
        <w:t xml:space="preserve"> Änderungen werde(n) ich/wir dem AG unverzüglich mitteilen.</w:t>
      </w:r>
    </w:p>
    <w:p w14:paraId="6D02CEC7" w14:textId="75631631" w:rsidR="00DF7987" w:rsidRDefault="00DF7987" w:rsidP="00D16F26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 xml:space="preserve">Es wird darauf hingewiesen, dass ein Unterauftragnehmer nicht nur ein selbstständiges von dem </w:t>
      </w:r>
      <w:r w:rsidR="000A2EA4">
        <w:rPr>
          <w:bCs/>
        </w:rPr>
        <w:t>Bieter</w:t>
      </w:r>
      <w:r>
        <w:rPr>
          <w:bCs/>
        </w:rPr>
        <w:t xml:space="preserve"> / der </w:t>
      </w:r>
      <w:r w:rsidR="000A2EA4">
        <w:rPr>
          <w:bCs/>
        </w:rPr>
        <w:t>Bieter</w:t>
      </w:r>
      <w:r>
        <w:rPr>
          <w:bCs/>
        </w:rPr>
        <w:t>gemeinschaft rechtlich verschiedenes Unternehmen sein kann, sondern hierunter auch ein (konzern-)verbundenes Unternehmen (Mutter- / Tochter- / Schwestergesellschaft) zu verstehen ist</w:t>
      </w:r>
      <w:r w:rsidR="006C0087">
        <w:rPr>
          <w:bCs/>
        </w:rPr>
        <w:t>.</w:t>
      </w:r>
    </w:p>
    <w:p w14:paraId="13DAEF47" w14:textId="20CECF4B" w:rsidR="006C0087" w:rsidRPr="006C0087" w:rsidRDefault="006C0087" w:rsidP="00D16F26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t>O D E R</w:t>
      </w:r>
    </w:p>
    <w:p w14:paraId="5F4A686A" w14:textId="3C081381" w:rsidR="00FD753C" w:rsidRDefault="00C56688" w:rsidP="002C08AC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 w:rsidR="002C08AC">
        <w:t>Nach derzeitigem Stand</w:t>
      </w:r>
      <w:r w:rsidRPr="009E79F9">
        <w:t xml:space="preserve"> werde</w:t>
      </w:r>
      <w:r w:rsidR="002C08AC">
        <w:t>(n) ich/wir</w:t>
      </w:r>
      <w:r w:rsidRPr="009E79F9">
        <w:t xml:space="preserve"> </w:t>
      </w:r>
      <w:r w:rsidR="008E5422">
        <w:t xml:space="preserve">die in </w:t>
      </w:r>
      <w:r w:rsidR="008E5422" w:rsidRPr="00D32489">
        <w:rPr>
          <w:b/>
          <w:bCs/>
        </w:rPr>
        <w:t>Anlage F.</w:t>
      </w:r>
      <w:r w:rsidR="00D32489" w:rsidRPr="00D32489">
        <w:rPr>
          <w:b/>
          <w:bCs/>
        </w:rPr>
        <w:t xml:space="preserve"> Erklärung U</w:t>
      </w:r>
      <w:r w:rsidR="00D32489">
        <w:rPr>
          <w:b/>
          <w:bCs/>
        </w:rPr>
        <w:t>AN</w:t>
      </w:r>
      <w:r w:rsidR="008E5422" w:rsidRPr="009E79F9">
        <w:t xml:space="preserve"> </w:t>
      </w:r>
      <w:r w:rsidR="00FD753C">
        <w:t xml:space="preserve">näher beschriebenen </w:t>
      </w:r>
      <w:r w:rsidRPr="009E79F9">
        <w:t xml:space="preserve">Unternehmen als </w:t>
      </w:r>
      <w:r w:rsidR="00606A51">
        <w:t>Unterauftragnehmer</w:t>
      </w:r>
      <w:r w:rsidR="00606A51" w:rsidRPr="009E79F9">
        <w:t xml:space="preserve"> </w:t>
      </w:r>
      <w:r w:rsidRPr="009E79F9">
        <w:t>für die Leistungserbringung einsetzen</w:t>
      </w:r>
      <w:r w:rsidR="00FD753C">
        <w:t xml:space="preserve"> (Bitte hier die Namen auflisten:)</w:t>
      </w:r>
    </w:p>
    <w:p w14:paraId="395063A1" w14:textId="128D35CD" w:rsidR="00FD753C" w:rsidRDefault="00FD753C" w:rsidP="00FD753C">
      <w:pPr>
        <w:spacing w:before="180" w:after="180"/>
        <w:ind w:left="567"/>
        <w:jc w:val="both"/>
        <w:rPr>
          <w:lang w:eastAsia="de-DE"/>
        </w:rPr>
      </w:pP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>
        <w:rPr>
          <w:lang w:eastAsia="de-DE"/>
        </w:rPr>
        <w:t> </w:t>
      </w:r>
      <w:r>
        <w:rPr>
          <w:lang w:eastAsia="de-DE"/>
        </w:rPr>
        <w:t> </w:t>
      </w:r>
      <w:r>
        <w:rPr>
          <w:lang w:eastAsia="de-DE"/>
        </w:rPr>
        <w:t> </w:t>
      </w:r>
      <w:r>
        <w:rPr>
          <w:lang w:eastAsia="de-DE"/>
        </w:rPr>
        <w:t> </w:t>
      </w:r>
      <w:r>
        <w:rPr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5124AD45" w14:textId="4F822C4C" w:rsidR="002C08AC" w:rsidRDefault="002C08AC" w:rsidP="00FD753C">
      <w:pPr>
        <w:spacing w:before="180" w:after="180"/>
        <w:ind w:left="567"/>
        <w:jc w:val="both"/>
        <w:rPr>
          <w:bCs/>
        </w:rPr>
      </w:pPr>
      <w:r>
        <w:rPr>
          <w:bCs/>
        </w:rPr>
        <w:t>Änderungen werde(n) ich/wir dem AG unverzüglich mitteilen.</w:t>
      </w:r>
    </w:p>
    <w:p w14:paraId="6BCD801F" w14:textId="444616EF" w:rsidR="008657F9" w:rsidRDefault="002C08AC" w:rsidP="002C08AC">
      <w:pPr>
        <w:spacing w:before="180" w:after="180"/>
        <w:ind w:left="567" w:hanging="567"/>
        <w:jc w:val="both"/>
      </w:pPr>
      <w:r>
        <w:rPr>
          <w:bCs/>
        </w:rPr>
        <w:tab/>
      </w:r>
      <w:r>
        <w:t xml:space="preserve">Hinweis: Bei mehreren Unterauftragnehmern muss das Dokument F. </w:t>
      </w:r>
      <w:r w:rsidR="0025726C">
        <w:t xml:space="preserve">jeweils </w:t>
      </w:r>
      <w:r>
        <w:t xml:space="preserve">von jedem einzelnen Unterauftragnehmer ausgefüllt werden. Zusätzlich muss jeder Unterauftragnehmer einen eigenen Eignungsbogen ausfüllen, vgl. </w:t>
      </w:r>
      <w:r w:rsidR="002A00C2">
        <w:t xml:space="preserve">die </w:t>
      </w:r>
      <w:r>
        <w:t>Ausfüllhilfe auf S</w:t>
      </w:r>
      <w:r w:rsidR="008E7A0C">
        <w:t>eite</w:t>
      </w:r>
      <w:r>
        <w:t xml:space="preserve"> 2 und 3</w:t>
      </w:r>
      <w:r w:rsidR="008E7A0C">
        <w:t xml:space="preserve"> dieses Dokuments</w:t>
      </w:r>
      <w:r w:rsidR="008657F9">
        <w:t>.</w:t>
      </w:r>
    </w:p>
    <w:p w14:paraId="72B7360E" w14:textId="64B9095F" w:rsidR="00C56688" w:rsidRPr="007B76E0" w:rsidRDefault="009E439A" w:rsidP="007B76E0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 w:val="26"/>
          <w:szCs w:val="26"/>
        </w:rPr>
      </w:pPr>
      <w:bookmarkStart w:id="12" w:name="_Toc440470134"/>
      <w:bookmarkStart w:id="13" w:name="_Toc503255185"/>
      <w:bookmarkEnd w:id="11"/>
      <w:r w:rsidRPr="007B76E0">
        <w:rPr>
          <w:sz w:val="26"/>
          <w:szCs w:val="26"/>
        </w:rPr>
        <w:t>Eigene</w:t>
      </w:r>
      <w:r w:rsidR="00C56688" w:rsidRPr="007B76E0">
        <w:rPr>
          <w:sz w:val="26"/>
          <w:szCs w:val="26"/>
        </w:rPr>
        <w:t>rklärung: Betriebshaftpflicht</w:t>
      </w:r>
      <w:bookmarkEnd w:id="12"/>
      <w:r w:rsidR="00C56688" w:rsidRPr="007B76E0">
        <w:rPr>
          <w:sz w:val="26"/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E119B8" w14:paraId="0508428C" w14:textId="77777777" w:rsidTr="75097D46">
        <w:tc>
          <w:tcPr>
            <w:tcW w:w="9060" w:type="dxa"/>
            <w:shd w:val="clear" w:color="auto" w:fill="D9D9D9" w:themeFill="background1" w:themeFillShade="D9"/>
          </w:tcPr>
          <w:p w14:paraId="64DC54BE" w14:textId="21419EC7" w:rsidR="00E119B8" w:rsidRDefault="00E119B8" w:rsidP="00D16F26">
            <w:pPr>
              <w:spacing w:before="180" w:after="180"/>
              <w:jc w:val="both"/>
              <w:rPr>
                <w:b/>
              </w:rPr>
            </w:pPr>
            <w:r>
              <w:t xml:space="preserve">Gefordert ist der </w:t>
            </w:r>
            <w:r w:rsidR="00BC106D">
              <w:t xml:space="preserve">Abschluss bzw. die Aufrechterhaltung </w:t>
            </w:r>
            <w:r>
              <w:t>einer Betriebshaftpflichtversicherung mit mindestens folgenden Deckungssumme</w:t>
            </w:r>
            <w:r w:rsidR="00912602">
              <w:t>n</w:t>
            </w:r>
            <w:r>
              <w:t xml:space="preserve"> </w:t>
            </w:r>
            <w:r>
              <w:rPr>
                <w:b/>
              </w:rPr>
              <w:t>je Schadensfall, pro Jahr 2-fach maximiert:</w:t>
            </w:r>
          </w:p>
          <w:p w14:paraId="48F9E836" w14:textId="76CAE9C5" w:rsidR="00E119B8" w:rsidRDefault="00E119B8" w:rsidP="00D16F26">
            <w:pPr>
              <w:spacing w:before="180" w:after="180"/>
              <w:ind w:left="3432" w:hanging="3432"/>
              <w:jc w:val="both"/>
              <w:rPr>
                <w:rFonts w:cs="Arial"/>
                <w:b/>
                <w:lang w:eastAsia="de-DE"/>
              </w:rPr>
            </w:pPr>
            <w:r>
              <w:rPr>
                <w:b/>
              </w:rPr>
              <w:t>Personen- und 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  <w:p w14:paraId="2EE43D16" w14:textId="40476AAD" w:rsidR="00E119B8" w:rsidRPr="009E439A" w:rsidRDefault="00BC1BFA" w:rsidP="009E439A">
            <w:pPr>
              <w:spacing w:before="180" w:after="180"/>
              <w:ind w:left="3432" w:hanging="3432"/>
              <w:jc w:val="both"/>
            </w:pPr>
            <w:r w:rsidRPr="00BC1BFA">
              <w:t xml:space="preserve">(das entspricht einer Gesamtdeckung von </w:t>
            </w:r>
            <w:r w:rsidR="00676831">
              <w:t>6</w:t>
            </w:r>
            <w:r w:rsidRPr="00BC1BFA">
              <w:t>.000.000,00 Euro pro Jahr)</w:t>
            </w:r>
          </w:p>
        </w:tc>
      </w:tr>
    </w:tbl>
    <w:bookmarkStart w:id="14" w:name="_Hlk171073301"/>
    <w:bookmarkStart w:id="15" w:name="_Toc480449210"/>
    <w:bookmarkStart w:id="16" w:name="_Toc503255188"/>
    <w:p w14:paraId="49402E89" w14:textId="631E7BDD" w:rsidR="006535C8" w:rsidRDefault="00E7365B" w:rsidP="00212BD3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="006535C8" w:rsidRPr="007B6CB6">
        <w:tab/>
      </w:r>
      <w:r w:rsidR="001D0DC2">
        <w:t>Ich</w:t>
      </w:r>
      <w:r w:rsidR="00BC106D">
        <w:t xml:space="preserve"> / wir</w:t>
      </w:r>
      <w:r w:rsidR="001D0DC2">
        <w:t xml:space="preserve"> </w:t>
      </w:r>
      <w:r w:rsidR="00BC106D">
        <w:t xml:space="preserve">erkläre(n), dass ich / wir </w:t>
      </w:r>
      <w:r w:rsidR="006535C8" w:rsidRPr="007B6CB6">
        <w:t xml:space="preserve">spätestens zum </w:t>
      </w:r>
      <w:r w:rsidR="006535C8">
        <w:t>Zeitpunkt der Auftragserteilung</w:t>
      </w:r>
      <w:r w:rsidR="006535C8" w:rsidRPr="007B6CB6">
        <w:t xml:space="preserve"> eine</w:t>
      </w:r>
      <w:r w:rsidR="003F3651">
        <w:t xml:space="preserve"> </w:t>
      </w:r>
      <w:r w:rsidR="00BC106D">
        <w:t>Betriebshaftpflichtversicherung mit den o.g. Deckungssummen abschließen</w:t>
      </w:r>
      <w:r w:rsidR="006535C8" w:rsidRPr="00A45B00">
        <w:t xml:space="preserve"> und</w:t>
      </w:r>
      <w:r w:rsidR="003F3651" w:rsidRPr="00A45B00">
        <w:t xml:space="preserve"> während der gesamten Vertragslaufzeit aufrechterhalten</w:t>
      </w:r>
      <w:r w:rsidR="00BC106D">
        <w:t xml:space="preserve"> werde(n).</w:t>
      </w:r>
      <w:r w:rsidR="006535C8" w:rsidRPr="007B6CB6">
        <w:t xml:space="preserve"> </w:t>
      </w:r>
      <w:r w:rsidR="003F3651">
        <w:t>Auf gesonderte Aufforderung des AG werde</w:t>
      </w:r>
      <w:r w:rsidR="001D0DC2">
        <w:t>(</w:t>
      </w:r>
      <w:r w:rsidR="003F3651">
        <w:t>n</w:t>
      </w:r>
      <w:r w:rsidR="001D0DC2">
        <w:t>)</w:t>
      </w:r>
      <w:r w:rsidR="003F3651">
        <w:t xml:space="preserve"> </w:t>
      </w:r>
      <w:r w:rsidR="001D0DC2">
        <w:t xml:space="preserve">ich / </w:t>
      </w:r>
      <w:r w:rsidR="003F3651">
        <w:t>wir unverzüglich</w:t>
      </w:r>
      <w:r w:rsidR="00FF4E49">
        <w:t>, in der Regel innerhalb von max. 6 Kalendertagen,</w:t>
      </w:r>
      <w:r w:rsidR="003F3651">
        <w:t xml:space="preserve"> </w:t>
      </w:r>
      <w:r w:rsidR="006535C8" w:rsidRPr="007B6CB6">
        <w:t>eine</w:t>
      </w:r>
      <w:r w:rsidR="005D73F4">
        <w:t>n</w:t>
      </w:r>
      <w:r w:rsidR="006535C8" w:rsidRPr="007B6CB6">
        <w:t xml:space="preserve"> entsprechende</w:t>
      </w:r>
      <w:r w:rsidR="005D73F4">
        <w:t>n Nachweis</w:t>
      </w:r>
      <w:r w:rsidR="006535C8" w:rsidRPr="007B6CB6">
        <w:t xml:space="preserve"> vorlegen.</w:t>
      </w:r>
      <w:r w:rsidR="006535C8">
        <w:t xml:space="preserve"> </w:t>
      </w:r>
    </w:p>
    <w:bookmarkEnd w:id="14"/>
    <w:p w14:paraId="189A1155" w14:textId="77777777" w:rsidR="00F91377" w:rsidRDefault="00F91377" w:rsidP="00212BD3">
      <w:pPr>
        <w:spacing w:before="180" w:after="180"/>
        <w:jc w:val="both"/>
        <w:sectPr w:rsidR="00F91377" w:rsidSect="00317C62">
          <w:type w:val="continuous"/>
          <w:pgSz w:w="11906" w:h="16838" w:code="9"/>
          <w:pgMar w:top="1418" w:right="1418" w:bottom="1418" w:left="1418" w:header="709" w:footer="567" w:gutter="0"/>
          <w:cols w:space="708"/>
          <w:titlePg/>
          <w:docGrid w:linePitch="360"/>
        </w:sectPr>
      </w:pPr>
    </w:p>
    <w:p w14:paraId="4BCA112D" w14:textId="27C2944C" w:rsidR="00BB3803" w:rsidRPr="007B76E0" w:rsidRDefault="00BB3803" w:rsidP="007B76E0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 w:val="26"/>
          <w:szCs w:val="26"/>
        </w:rPr>
      </w:pPr>
      <w:r w:rsidRPr="007B76E0">
        <w:rPr>
          <w:sz w:val="26"/>
          <w:szCs w:val="26"/>
        </w:rPr>
        <w:lastRenderedPageBreak/>
        <w:t xml:space="preserve">Eigenerklärung </w:t>
      </w:r>
      <w:r w:rsidR="00112698">
        <w:rPr>
          <w:sz w:val="26"/>
          <w:szCs w:val="26"/>
        </w:rPr>
        <w:t>Partnerz</w:t>
      </w:r>
      <w:r w:rsidRPr="007B76E0">
        <w:rPr>
          <w:sz w:val="26"/>
          <w:szCs w:val="26"/>
        </w:rPr>
        <w:t xml:space="preserve">ertifizierung </w:t>
      </w:r>
      <w:proofErr w:type="spellStart"/>
      <w:r w:rsidR="00C12827" w:rsidRPr="00070A14">
        <w:rPr>
          <w:sz w:val="26"/>
          <w:szCs w:val="26"/>
        </w:rPr>
        <w:t>Forcepoint</w:t>
      </w:r>
      <w:proofErr w:type="spellEnd"/>
      <w:r w:rsidR="00EA4B88" w:rsidRPr="00070A14">
        <w:rPr>
          <w:sz w:val="26"/>
          <w:szCs w:val="26"/>
        </w:rPr>
        <w:t xml:space="preserve"> </w:t>
      </w:r>
      <w:r w:rsidR="00070A14">
        <w:rPr>
          <w:sz w:val="26"/>
          <w:szCs w:val="26"/>
        </w:rPr>
        <w:t>Reseller</w:t>
      </w:r>
      <w:r w:rsidRPr="007B76E0">
        <w:rPr>
          <w:sz w:val="26"/>
          <w:szCs w:val="26"/>
        </w:rPr>
        <w:t xml:space="preserve"> (oder gleichwertig)</w:t>
      </w:r>
    </w:p>
    <w:p w14:paraId="0EEB0A4E" w14:textId="784FABF4" w:rsidR="00BB3803" w:rsidRPr="00D25001" w:rsidRDefault="00BB3803" w:rsidP="00BB3803">
      <w:pPr>
        <w:rPr>
          <w:rFonts w:cs="Arial"/>
          <w:b/>
          <w:bCs/>
          <w:color w:val="2590FF" w:themeColor="text2" w:themeTint="99"/>
        </w:rPr>
      </w:pPr>
      <w:bookmarkStart w:id="17" w:name="_Hlk145493555"/>
      <w:r>
        <w:rPr>
          <w:rFonts w:cs="Arial"/>
        </w:rPr>
        <w:t>Der</w:t>
      </w:r>
      <w:r w:rsidRPr="009B0E9D">
        <w:rPr>
          <w:rFonts w:cs="Arial"/>
        </w:rPr>
        <w:t xml:space="preserve"> Bieter </w:t>
      </w:r>
      <w:r>
        <w:rPr>
          <w:rFonts w:cs="Arial"/>
        </w:rPr>
        <w:t>hat</w:t>
      </w:r>
      <w:r w:rsidRPr="009B0E9D">
        <w:rPr>
          <w:rFonts w:cs="Arial"/>
        </w:rPr>
        <w:t xml:space="preserve"> eine Erklärung </w:t>
      </w:r>
      <w:r w:rsidR="00EA4B88">
        <w:rPr>
          <w:rFonts w:cs="Arial"/>
        </w:rPr>
        <w:t xml:space="preserve">zum offiziellen </w:t>
      </w:r>
      <w:proofErr w:type="spellStart"/>
      <w:r w:rsidR="00EA4B88" w:rsidRPr="00070A14">
        <w:rPr>
          <w:rFonts w:cs="Arial"/>
        </w:rPr>
        <w:t>Forcepoint</w:t>
      </w:r>
      <w:proofErr w:type="spellEnd"/>
      <w:r w:rsidR="00EA4B88" w:rsidRPr="00070A14">
        <w:rPr>
          <w:rFonts w:cs="Arial"/>
        </w:rPr>
        <w:t xml:space="preserve"> </w:t>
      </w:r>
      <w:r w:rsidR="00070A14" w:rsidRPr="00070A14">
        <w:rPr>
          <w:rFonts w:cs="Arial"/>
        </w:rPr>
        <w:t>Reseller</w:t>
      </w:r>
      <w:r w:rsidRPr="009B0E9D">
        <w:rPr>
          <w:rFonts w:cs="Arial"/>
        </w:rPr>
        <w:t xml:space="preserve"> </w:t>
      </w:r>
      <w:r>
        <w:rPr>
          <w:rFonts w:cs="Arial"/>
        </w:rPr>
        <w:t>oder gleichwertig abzugeben</w:t>
      </w:r>
      <w:r w:rsidR="00D25001">
        <w:rPr>
          <w:rFonts w:cs="Arial"/>
        </w:rPr>
        <w:t xml:space="preserve"> </w:t>
      </w:r>
      <w:r w:rsidR="00D25001" w:rsidRPr="00946FD0">
        <w:t>(= </w:t>
      </w:r>
      <w:r w:rsidR="00D25001" w:rsidRPr="00946FD0">
        <w:rPr>
          <w:b/>
          <w:color w:val="FF0000"/>
        </w:rPr>
        <w:t>Mindestanforderung</w:t>
      </w:r>
      <w:r w:rsidR="00D25001" w:rsidRPr="00946FD0">
        <w:t>)</w:t>
      </w:r>
      <w:r w:rsidRPr="009B0E9D">
        <w:rPr>
          <w:rFonts w:cs="Arial"/>
        </w:rPr>
        <w:t>.</w:t>
      </w:r>
    </w:p>
    <w:p w14:paraId="09F25E2D" w14:textId="54B3D46E" w:rsidR="00BB3803" w:rsidRDefault="00BB3803" w:rsidP="00BB3803">
      <w:r w:rsidRPr="00E90140">
        <w:t>Ein</w:t>
      </w:r>
      <w:r w:rsidR="00CB06A1" w:rsidRPr="00E90140">
        <w:t>e</w:t>
      </w:r>
      <w:r w:rsidRPr="00E90140">
        <w:t xml:space="preserve"> gültige </w:t>
      </w:r>
      <w:r w:rsidR="00CB06A1" w:rsidRPr="00E90140">
        <w:t>Bescheinigung</w:t>
      </w:r>
      <w:r w:rsidRPr="00E90140">
        <w:t xml:space="preserve"> der Zertifizierung ist auf Aufforderung des Auftraggebers einzureichen (= </w:t>
      </w:r>
      <w:r w:rsidRPr="00E90140">
        <w:rPr>
          <w:b/>
          <w:color w:val="FF0000"/>
        </w:rPr>
        <w:t>Mindestanforderung</w:t>
      </w:r>
      <w:r w:rsidRPr="00E90140">
        <w:t>).</w:t>
      </w:r>
    </w:p>
    <w:p w14:paraId="3213AAA2" w14:textId="010C6597" w:rsidR="00BB3803" w:rsidRDefault="00BB3803" w:rsidP="00BB3803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 w:rsidR="0057088D">
        <w:t>Ich</w:t>
      </w:r>
      <w:r w:rsidR="0057088D" w:rsidRPr="007B6CB6">
        <w:t xml:space="preserve"> </w:t>
      </w:r>
      <w:r w:rsidR="0057088D">
        <w:t>erkläre / wir erklären, dass ich / wir über die oben genannte Zertifizierung verfüge / verfügen und dass ich / wir diese während der gesamten Vertragslaufzeit aufrechterhalten werde(n).</w:t>
      </w:r>
      <w:r w:rsidR="0057088D" w:rsidRPr="007B6CB6">
        <w:t xml:space="preserve"> </w:t>
      </w:r>
    </w:p>
    <w:p w14:paraId="3785CADD" w14:textId="77777777" w:rsidR="00BB3803" w:rsidRDefault="00BB3803" w:rsidP="00BB3803">
      <w:pPr>
        <w:spacing w:before="80" w:after="180"/>
        <w:ind w:left="567" w:hanging="1"/>
        <w:jc w:val="both"/>
        <w:rPr>
          <w:b/>
        </w:rPr>
      </w:pPr>
      <w:r w:rsidRPr="0029138D">
        <w:rPr>
          <w:b/>
        </w:rPr>
        <w:t>O</w:t>
      </w:r>
      <w:r>
        <w:rPr>
          <w:b/>
        </w:rPr>
        <w:t xml:space="preserve"> D E R</w:t>
      </w:r>
    </w:p>
    <w:p w14:paraId="22C45B1A" w14:textId="53A213B7" w:rsidR="00BB3803" w:rsidRPr="00CB06A1" w:rsidRDefault="00BB3803" w:rsidP="00CB06A1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 w:rsidR="001D1DD1">
        <w:t>Ich</w:t>
      </w:r>
      <w:r w:rsidR="001D1DD1" w:rsidRPr="007B6CB6">
        <w:t xml:space="preserve"> </w:t>
      </w:r>
      <w:r w:rsidR="001D1DD1">
        <w:t>erkläre / wir erklären, dass ich / wir über eine Zertifizierung verfüge / verfügen, die oben genannte Zertifizierung gleichwertig ist und dass ich / wir diese während der gesamten Vertragslaufzeit aufrechterhalten werde(n).</w:t>
      </w:r>
      <w:r w:rsidR="001D1DD1" w:rsidRPr="007B6CB6">
        <w:t xml:space="preserve"> </w:t>
      </w:r>
      <w:r w:rsidR="001D1DD1">
        <w:t xml:space="preserve">Hierbei handelt es sich um folgende </w:t>
      </w:r>
      <w:r w:rsidR="001D1DD1" w:rsidRPr="00F5348F">
        <w:t xml:space="preserve">Zertifizierung </w:t>
      </w:r>
    </w:p>
    <w:p w14:paraId="61E7AD9D" w14:textId="77777777" w:rsidR="00BB3803" w:rsidRPr="0029138D" w:rsidRDefault="00BB3803" w:rsidP="00BB3803">
      <w:pPr>
        <w:spacing w:before="80" w:after="180"/>
        <w:ind w:left="567" w:hanging="1"/>
        <w:jc w:val="both"/>
        <w:rPr>
          <w:b/>
        </w:rPr>
      </w:pPr>
      <w:r w:rsidRPr="0029138D">
        <w:rPr>
          <w:b/>
        </w:rPr>
        <w:t>O</w:t>
      </w:r>
      <w:r>
        <w:rPr>
          <w:b/>
        </w:rPr>
        <w:t xml:space="preserve"> D E R</w:t>
      </w:r>
    </w:p>
    <w:p w14:paraId="0FFC5095" w14:textId="3E5CDD21" w:rsidR="008657F9" w:rsidRDefault="00BB3803" w:rsidP="00BB3803">
      <w:pPr>
        <w:spacing w:before="8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 w:rsidR="0065299A">
        <w:t>Die oben genannte</w:t>
      </w:r>
      <w:r w:rsidR="0065299A" w:rsidRPr="007B6CB6">
        <w:t xml:space="preserve"> </w:t>
      </w:r>
      <w:r w:rsidR="0065299A">
        <w:t xml:space="preserve">Zertifizierung oder gleichwertig liegt mir / uns </w:t>
      </w:r>
      <w:r w:rsidR="0065299A" w:rsidRPr="00FD58DE">
        <w:rPr>
          <w:u w:val="single"/>
        </w:rPr>
        <w:t>nicht</w:t>
      </w:r>
      <w:r w:rsidR="0065299A">
        <w:t xml:space="preserve"> vor. Uns ist bewusst, dass die Nichterfüllung dieser Mindestanforderung zum Ausschluss führt.</w:t>
      </w:r>
    </w:p>
    <w:bookmarkEnd w:id="17"/>
    <w:p w14:paraId="132DA0AE" w14:textId="29B1AC7A" w:rsidR="004E49C4" w:rsidRPr="007B76E0" w:rsidRDefault="004E49C4" w:rsidP="007B76E0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 w:val="26"/>
          <w:szCs w:val="26"/>
        </w:rPr>
      </w:pPr>
      <w:r w:rsidRPr="007B76E0">
        <w:rPr>
          <w:sz w:val="26"/>
          <w:szCs w:val="26"/>
        </w:rPr>
        <w:t>Eigenerklärung zu Artikel 5k der Verordnung (EU) Nr. 833/2014 in der Fassung des Art. 1 Ziff. 23 der Verordnung (EU) 2022/576 des Rates vom 8. April 2022</w:t>
      </w:r>
    </w:p>
    <w:p w14:paraId="5879EEC7" w14:textId="77777777" w:rsidR="004E49C4" w:rsidRPr="0099178A" w:rsidRDefault="004E49C4" w:rsidP="004E49C4">
      <w:pPr>
        <w:ind w:left="567" w:hanging="567"/>
      </w:pPr>
      <w:r w:rsidRPr="005D2326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D2326">
        <w:rPr>
          <w:bCs/>
        </w:rPr>
        <w:instrText xml:space="preserve"> FORMCHECKBOX </w:instrText>
      </w:r>
      <w:r w:rsidRPr="005D2326">
        <w:rPr>
          <w:bCs/>
        </w:rPr>
      </w:r>
      <w:r w:rsidRPr="005D2326">
        <w:rPr>
          <w:bCs/>
        </w:rPr>
        <w:fldChar w:fldCharType="separate"/>
      </w:r>
      <w:r w:rsidRPr="005D2326">
        <w:rPr>
          <w:bCs/>
        </w:rPr>
        <w:fldChar w:fldCharType="end"/>
      </w:r>
      <w:r>
        <w:rPr>
          <w:bCs/>
        </w:rPr>
        <w:tab/>
      </w:r>
      <w:r w:rsidRPr="0099178A">
        <w:t xml:space="preserve">Wir versichern, dass wir nicht zu den in </w:t>
      </w:r>
      <w:hyperlink r:id="rId24" w:history="1">
        <w:r w:rsidRPr="00381F52">
          <w:rPr>
            <w:rStyle w:val="Hyperlink"/>
          </w:rPr>
          <w:t>Artikel 5 k) Absatz 1 der Verordnung (EU) Nr. 833/2014 in der Fassung des Art. 1 Ziff. 23 der Verordnung (EU) 2022/576 des Rates vom 8. April 2022</w:t>
        </w:r>
      </w:hyperlink>
      <w:r w:rsidRPr="0099178A">
        <w:t xml:space="preserve"> über restriktive Maßnahmen angesichts der Handlungen Russlands, die die Lage in der Ukraine destabilisieren, genannten Personen oder Unternehmen, die einen Bezug zu Russland im Sinne der Vorschrift aufweisen, </w:t>
      </w:r>
    </w:p>
    <w:p w14:paraId="58CA31A4" w14:textId="77777777" w:rsidR="004E49C4" w:rsidRPr="0099178A" w:rsidRDefault="004E49C4" w:rsidP="004E49C4">
      <w:pPr>
        <w:ind w:left="708"/>
      </w:pPr>
      <w:r w:rsidRPr="0099178A">
        <w:t>a) durch die russische Staatsangehörigkeit des Bewerbers/Bieters oder die Niederlassung des Bewerbers/Bieters in Russland,</w:t>
      </w:r>
    </w:p>
    <w:p w14:paraId="5FDF4940" w14:textId="77777777" w:rsidR="004E49C4" w:rsidRPr="0099178A" w:rsidRDefault="004E49C4" w:rsidP="004E49C4">
      <w:pPr>
        <w:ind w:left="708"/>
      </w:pPr>
      <w:r w:rsidRPr="0099178A">
        <w:t>b) durch die Beteiligung einer natürlichen Person oder eines Unternehmens, auf die eines der Kriterien nach Buchstabe a zutrifft, am Bewerber/Bieter über das Halten von Anteilen im Umfang von mehr als 50%,</w:t>
      </w:r>
    </w:p>
    <w:p w14:paraId="140A12F0" w14:textId="77777777" w:rsidR="004E49C4" w:rsidRDefault="004E49C4" w:rsidP="004E49C4">
      <w:pPr>
        <w:ind w:left="708"/>
      </w:pPr>
      <w:r w:rsidRPr="0099178A">
        <w:t>c) durch das Handeln der Bewerber/Bieter im Namen oder auf Anweisung von Personen oder Unternehmen, auf die die Kriterien der Buchstaben a und/oder b zutrifft, gehören.</w:t>
      </w:r>
    </w:p>
    <w:p w14:paraId="6185503C" w14:textId="4B423B92" w:rsidR="004E49C4" w:rsidRPr="00C33129" w:rsidRDefault="004E49C4" w:rsidP="004E49C4">
      <w:pPr>
        <w:ind w:left="708"/>
        <w:rPr>
          <w:b/>
          <w:bCs/>
        </w:rPr>
      </w:pPr>
      <w:r w:rsidRPr="00C33129">
        <w:rPr>
          <w:b/>
          <w:bCs/>
        </w:rPr>
        <w:t>U N D</w:t>
      </w:r>
      <w:r w:rsidR="00973126">
        <w:rPr>
          <w:b/>
          <w:bCs/>
        </w:rPr>
        <w:t xml:space="preserve"> </w:t>
      </w:r>
      <w:r w:rsidR="00973126" w:rsidRPr="000A6C73">
        <w:t>(das nachfolgende 2. Kreuz ist auch zu setzen, sofern DERZEIT kein Einsatz geplant ist)</w:t>
      </w:r>
    </w:p>
    <w:p w14:paraId="5263FFD6" w14:textId="55CFE8C4" w:rsidR="004E49C4" w:rsidRDefault="004E49C4" w:rsidP="004E49C4">
      <w:pPr>
        <w:ind w:left="705" w:hanging="705"/>
      </w:pPr>
      <w:r w:rsidRPr="005D2326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D2326">
        <w:rPr>
          <w:bCs/>
        </w:rPr>
        <w:instrText xml:space="preserve"> FORMCHECKBOX </w:instrText>
      </w:r>
      <w:r w:rsidRPr="005D2326">
        <w:rPr>
          <w:bCs/>
        </w:rPr>
      </w:r>
      <w:r w:rsidRPr="005D2326">
        <w:rPr>
          <w:bCs/>
        </w:rPr>
        <w:fldChar w:fldCharType="separate"/>
      </w:r>
      <w:r w:rsidRPr="005D2326">
        <w:rPr>
          <w:bCs/>
        </w:rPr>
        <w:fldChar w:fldCharType="end"/>
      </w:r>
      <w:r>
        <w:tab/>
        <w:t>Wir versichern, dass d</w:t>
      </w:r>
      <w:r w:rsidRPr="0099178A">
        <w:t>ie</w:t>
      </w:r>
      <w:r w:rsidR="00973126">
        <w:t xml:space="preserve"> (ggf. zukünftig)</w:t>
      </w:r>
      <w:r w:rsidRPr="0099178A">
        <w:t xml:space="preserve"> am Auftrag als Unterauftragnehmer, Lieferanten oder Unternehmen, deren Kapazitäten im Zusammenhang mit der Erbringung des Eignungsnachweises in Anspruch genommen werden, beteiligten Unternehmen, auf die mehr als 10 % des Auftragswerts entfällt, ebenfalls nicht zu dem in der Vorschrift </w:t>
      </w:r>
      <w:r w:rsidRPr="0099178A">
        <w:lastRenderedPageBreak/>
        <w:t>genannten Personenkreis mit einem Bezug zu Russland im Sinne der Vorschrift</w:t>
      </w:r>
      <w:r>
        <w:t xml:space="preserve"> gehören und wir dies auch während der gesamten Vertragslaufzeit sicherstellen</w:t>
      </w:r>
      <w:r w:rsidRPr="0099178A">
        <w:t>.</w:t>
      </w:r>
    </w:p>
    <w:p w14:paraId="615AA01D" w14:textId="4B1806FA" w:rsidR="008657F9" w:rsidRDefault="004E49C4" w:rsidP="004E49C4">
      <w:pPr>
        <w:rPr>
          <w:b/>
          <w:bCs/>
        </w:rPr>
      </w:pPr>
      <w:r w:rsidRPr="00CF0D33">
        <w:rPr>
          <w:b/>
          <w:bCs/>
        </w:rPr>
        <w:t>Wir sind uns darüber bewusst, dass die vorgenannten Erklärungen überprüft werden können und falls dagegen verstoßen wird, der Ausschluss aus dem Verfahren erfolgt.</w:t>
      </w:r>
    </w:p>
    <w:p w14:paraId="01464A23" w14:textId="77777777" w:rsidR="00774C64" w:rsidRPr="00B77674" w:rsidRDefault="00774C64" w:rsidP="00774C64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</w:p>
    <w:bookmarkEnd w:id="15"/>
    <w:bookmarkEnd w:id="16"/>
    <w:p w14:paraId="30D76210" w14:textId="6DDD8B1C" w:rsidR="00C56688" w:rsidRDefault="00C56688" w:rsidP="00D16F26">
      <w:pPr>
        <w:spacing w:before="180" w:after="180"/>
        <w:jc w:val="both"/>
        <w:rPr>
          <w:rFonts w:eastAsia="Times New Roman" w:cs="Arial"/>
          <w:szCs w:val="20"/>
          <w:lang w:eastAsia="de-DE"/>
        </w:rPr>
      </w:pPr>
    </w:p>
    <w:sectPr w:rsidR="00C56688" w:rsidSect="00212BD3"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2D5DF" w14:textId="77777777" w:rsidR="003828FB" w:rsidRDefault="003828FB" w:rsidP="003D338A">
      <w:pPr>
        <w:spacing w:after="0"/>
      </w:pPr>
      <w:r>
        <w:separator/>
      </w:r>
    </w:p>
  </w:endnote>
  <w:endnote w:type="continuationSeparator" w:id="0">
    <w:p w14:paraId="12DFC80D" w14:textId="77777777" w:rsidR="003828FB" w:rsidRDefault="003828FB" w:rsidP="003D338A">
      <w:pPr>
        <w:spacing w:after="0"/>
      </w:pPr>
      <w:r>
        <w:continuationSeparator/>
      </w:r>
    </w:p>
  </w:endnote>
  <w:endnote w:type="continuationNotice" w:id="1">
    <w:p w14:paraId="5D49E1FB" w14:textId="77777777" w:rsidR="003828FB" w:rsidRDefault="003828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83661" w14:textId="77777777" w:rsidR="003828FB" w:rsidRDefault="003828FB" w:rsidP="003D338A">
      <w:pPr>
        <w:spacing w:after="0"/>
      </w:pPr>
      <w:r>
        <w:separator/>
      </w:r>
    </w:p>
  </w:footnote>
  <w:footnote w:type="continuationSeparator" w:id="0">
    <w:p w14:paraId="7B7548E4" w14:textId="77777777" w:rsidR="003828FB" w:rsidRDefault="003828FB" w:rsidP="003D338A">
      <w:pPr>
        <w:spacing w:after="0"/>
      </w:pPr>
      <w:r>
        <w:continuationSeparator/>
      </w:r>
    </w:p>
  </w:footnote>
  <w:footnote w:type="continuationNotice" w:id="1">
    <w:p w14:paraId="37A818E6" w14:textId="77777777" w:rsidR="003828FB" w:rsidRDefault="003828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34FC93CD" w:rsidR="007E3A62" w:rsidRDefault="007E3A62" w:rsidP="004B7EEE">
    <w:pPr>
      <w:pBdr>
        <w:bottom w:val="single" w:sz="8" w:space="5" w:color="004994"/>
      </w:pBdr>
      <w:spacing w:after="300"/>
      <w:contextualSpacing/>
    </w:pPr>
    <w:r>
      <w:rPr>
        <w:rFonts w:eastAsia="Times New Roman" w:cs="Arial"/>
        <w:color w:val="004994"/>
        <w:spacing w:val="5"/>
        <w:kern w:val="28"/>
      </w:rPr>
      <w:t>Vorhaben</w:t>
    </w:r>
    <w:r w:rsidR="00D11E67">
      <w:rPr>
        <w:rFonts w:eastAsia="Times New Roman" w:cs="Arial"/>
        <w:color w:val="004994"/>
        <w:spacing w:val="5"/>
        <w:kern w:val="28"/>
      </w:rPr>
      <w:t xml:space="preserve">: </w:t>
    </w:r>
    <w:r w:rsidR="00D11E67" w:rsidRPr="00D11E67">
      <w:rPr>
        <w:rFonts w:eastAsia="Times New Roman" w:cs="Arial"/>
        <w:color w:val="004994"/>
        <w:spacing w:val="5"/>
        <w:kern w:val="28"/>
      </w:rPr>
      <w:t xml:space="preserve">Support </w:t>
    </w:r>
    <w:proofErr w:type="spellStart"/>
    <w:r w:rsidR="00D11E67" w:rsidRPr="00D11E67">
      <w:rPr>
        <w:rFonts w:eastAsia="Times New Roman" w:cs="Arial"/>
        <w:color w:val="004994"/>
        <w:spacing w:val="5"/>
        <w:kern w:val="28"/>
      </w:rPr>
      <w:t>Forcepoint</w:t>
    </w:r>
    <w:proofErr w:type="spellEnd"/>
    <w:r w:rsidR="00D11E67" w:rsidRPr="00D11E67">
      <w:rPr>
        <w:rFonts w:eastAsia="Times New Roman" w:cs="Arial"/>
        <w:color w:val="004994"/>
        <w:spacing w:val="5"/>
        <w:kern w:val="28"/>
      </w:rPr>
      <w:t xml:space="preserve"> (26_ITD_008),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1343198511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675BAD5" id="Abstand 1" o:spid="_x0000_s1026" style="position:absolute;margin-left:127.6pt;margin-top:0;width:28.35pt;height:124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8B8CEBB2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B734CCE0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  <w:b/>
          <w:bCs/>
        </w:rPr>
      </w:lvl>
    </w:lvlOverride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ocumentProtection w:edit="forms" w:enforcement="1" w:cryptProviderType="rsaAES" w:cryptAlgorithmClass="hash" w:cryptAlgorithmType="typeAny" w:cryptAlgorithmSid="14" w:cryptSpinCount="100000" w:hash="AqIWzFTZ1Bg0eePvdRKJe64ofx0pGcs3U4tp3/oTkv8YCsFl6dOMgfdLYnuu1wpUXJ50jAFD1jnv7I1BQ79nMA==" w:salt="NX1SeBL31T3lBpCYwxuTTA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484B"/>
    <w:rsid w:val="000107E1"/>
    <w:rsid w:val="00023DAF"/>
    <w:rsid w:val="000252EF"/>
    <w:rsid w:val="00025A30"/>
    <w:rsid w:val="00030355"/>
    <w:rsid w:val="0003202B"/>
    <w:rsid w:val="0003270A"/>
    <w:rsid w:val="000500AD"/>
    <w:rsid w:val="0005180B"/>
    <w:rsid w:val="00070A14"/>
    <w:rsid w:val="00077BFD"/>
    <w:rsid w:val="000827AC"/>
    <w:rsid w:val="00085E2B"/>
    <w:rsid w:val="00092C81"/>
    <w:rsid w:val="000935B0"/>
    <w:rsid w:val="00096756"/>
    <w:rsid w:val="000A1058"/>
    <w:rsid w:val="000A2EA4"/>
    <w:rsid w:val="000A59E8"/>
    <w:rsid w:val="000B27A7"/>
    <w:rsid w:val="000C2B28"/>
    <w:rsid w:val="000C6016"/>
    <w:rsid w:val="000C6530"/>
    <w:rsid w:val="000E4E59"/>
    <w:rsid w:val="000F15A3"/>
    <w:rsid w:val="001009E6"/>
    <w:rsid w:val="0010107F"/>
    <w:rsid w:val="00104E37"/>
    <w:rsid w:val="00107499"/>
    <w:rsid w:val="00111623"/>
    <w:rsid w:val="00112698"/>
    <w:rsid w:val="0012423A"/>
    <w:rsid w:val="00141579"/>
    <w:rsid w:val="001460E0"/>
    <w:rsid w:val="001504F3"/>
    <w:rsid w:val="00153B86"/>
    <w:rsid w:val="001577AF"/>
    <w:rsid w:val="001619DE"/>
    <w:rsid w:val="00165404"/>
    <w:rsid w:val="00173ADC"/>
    <w:rsid w:val="0017523B"/>
    <w:rsid w:val="00181C75"/>
    <w:rsid w:val="001900BD"/>
    <w:rsid w:val="00192A65"/>
    <w:rsid w:val="001954FB"/>
    <w:rsid w:val="00197269"/>
    <w:rsid w:val="001B2D08"/>
    <w:rsid w:val="001C5013"/>
    <w:rsid w:val="001D0DC2"/>
    <w:rsid w:val="001D1DD1"/>
    <w:rsid w:val="001D75AE"/>
    <w:rsid w:val="001E50E0"/>
    <w:rsid w:val="001E7BF5"/>
    <w:rsid w:val="001F623E"/>
    <w:rsid w:val="001F6DCA"/>
    <w:rsid w:val="00200878"/>
    <w:rsid w:val="0020394C"/>
    <w:rsid w:val="00212BD3"/>
    <w:rsid w:val="00213ADD"/>
    <w:rsid w:val="002348FB"/>
    <w:rsid w:val="002402DB"/>
    <w:rsid w:val="0025726C"/>
    <w:rsid w:val="002576CD"/>
    <w:rsid w:val="00262E1D"/>
    <w:rsid w:val="002731AB"/>
    <w:rsid w:val="00275037"/>
    <w:rsid w:val="002805DC"/>
    <w:rsid w:val="002846AB"/>
    <w:rsid w:val="0028538D"/>
    <w:rsid w:val="0029200A"/>
    <w:rsid w:val="00296797"/>
    <w:rsid w:val="002A00C2"/>
    <w:rsid w:val="002B1CF5"/>
    <w:rsid w:val="002B44B9"/>
    <w:rsid w:val="002C08AC"/>
    <w:rsid w:val="002C08B1"/>
    <w:rsid w:val="002C2DEB"/>
    <w:rsid w:val="002C5813"/>
    <w:rsid w:val="002D4206"/>
    <w:rsid w:val="002D78B2"/>
    <w:rsid w:val="002E18FB"/>
    <w:rsid w:val="002E2B59"/>
    <w:rsid w:val="002E7470"/>
    <w:rsid w:val="002F7388"/>
    <w:rsid w:val="00301479"/>
    <w:rsid w:val="00316F41"/>
    <w:rsid w:val="00317C62"/>
    <w:rsid w:val="003204AF"/>
    <w:rsid w:val="00325397"/>
    <w:rsid w:val="00340DB8"/>
    <w:rsid w:val="003552F0"/>
    <w:rsid w:val="00361D67"/>
    <w:rsid w:val="003820C3"/>
    <w:rsid w:val="00382363"/>
    <w:rsid w:val="003828FB"/>
    <w:rsid w:val="00382C37"/>
    <w:rsid w:val="003847AE"/>
    <w:rsid w:val="0039359D"/>
    <w:rsid w:val="00394925"/>
    <w:rsid w:val="003961B3"/>
    <w:rsid w:val="003A43FE"/>
    <w:rsid w:val="003B329D"/>
    <w:rsid w:val="003B58CC"/>
    <w:rsid w:val="003C2FED"/>
    <w:rsid w:val="003D07AB"/>
    <w:rsid w:val="003D338A"/>
    <w:rsid w:val="003D6BE9"/>
    <w:rsid w:val="003F1DCD"/>
    <w:rsid w:val="003F3651"/>
    <w:rsid w:val="003F5C5D"/>
    <w:rsid w:val="0040551A"/>
    <w:rsid w:val="00405FBD"/>
    <w:rsid w:val="00414687"/>
    <w:rsid w:val="004216A1"/>
    <w:rsid w:val="0042712D"/>
    <w:rsid w:val="004302AC"/>
    <w:rsid w:val="0043354C"/>
    <w:rsid w:val="004339E7"/>
    <w:rsid w:val="00440CD1"/>
    <w:rsid w:val="004417B3"/>
    <w:rsid w:val="004514EC"/>
    <w:rsid w:val="00451AE4"/>
    <w:rsid w:val="00455541"/>
    <w:rsid w:val="004567A9"/>
    <w:rsid w:val="004702BE"/>
    <w:rsid w:val="004739D9"/>
    <w:rsid w:val="00473DB2"/>
    <w:rsid w:val="00481BBF"/>
    <w:rsid w:val="00483693"/>
    <w:rsid w:val="00486B3C"/>
    <w:rsid w:val="00490536"/>
    <w:rsid w:val="00495DA5"/>
    <w:rsid w:val="004A76F6"/>
    <w:rsid w:val="004B0B9D"/>
    <w:rsid w:val="004B215F"/>
    <w:rsid w:val="004B7EEE"/>
    <w:rsid w:val="004C0AD3"/>
    <w:rsid w:val="004C1F9F"/>
    <w:rsid w:val="004C2441"/>
    <w:rsid w:val="004C2491"/>
    <w:rsid w:val="004C4FC2"/>
    <w:rsid w:val="004D6EFE"/>
    <w:rsid w:val="004E49C4"/>
    <w:rsid w:val="004E5B38"/>
    <w:rsid w:val="004F2D9C"/>
    <w:rsid w:val="0050149F"/>
    <w:rsid w:val="00507BB9"/>
    <w:rsid w:val="00507EF2"/>
    <w:rsid w:val="005116C4"/>
    <w:rsid w:val="00515510"/>
    <w:rsid w:val="00521069"/>
    <w:rsid w:val="00522ADA"/>
    <w:rsid w:val="00523A82"/>
    <w:rsid w:val="00524C2A"/>
    <w:rsid w:val="00526EE5"/>
    <w:rsid w:val="00530B79"/>
    <w:rsid w:val="00533A0E"/>
    <w:rsid w:val="00535A7F"/>
    <w:rsid w:val="00535CC0"/>
    <w:rsid w:val="00540BA4"/>
    <w:rsid w:val="00540F98"/>
    <w:rsid w:val="00541279"/>
    <w:rsid w:val="005415F4"/>
    <w:rsid w:val="00551928"/>
    <w:rsid w:val="00553B4E"/>
    <w:rsid w:val="00556213"/>
    <w:rsid w:val="005608E4"/>
    <w:rsid w:val="00561121"/>
    <w:rsid w:val="00566A44"/>
    <w:rsid w:val="0057088D"/>
    <w:rsid w:val="0057636C"/>
    <w:rsid w:val="00576DD0"/>
    <w:rsid w:val="00586201"/>
    <w:rsid w:val="00591FCE"/>
    <w:rsid w:val="0059552E"/>
    <w:rsid w:val="00595A58"/>
    <w:rsid w:val="0059644F"/>
    <w:rsid w:val="00596520"/>
    <w:rsid w:val="00597A93"/>
    <w:rsid w:val="005A3B64"/>
    <w:rsid w:val="005B32B2"/>
    <w:rsid w:val="005C27B6"/>
    <w:rsid w:val="005D681D"/>
    <w:rsid w:val="005D73F4"/>
    <w:rsid w:val="005D7EB9"/>
    <w:rsid w:val="005E1475"/>
    <w:rsid w:val="005E6651"/>
    <w:rsid w:val="005F0017"/>
    <w:rsid w:val="005F5328"/>
    <w:rsid w:val="00601DE0"/>
    <w:rsid w:val="00606A51"/>
    <w:rsid w:val="00615716"/>
    <w:rsid w:val="0062143A"/>
    <w:rsid w:val="00630370"/>
    <w:rsid w:val="00632745"/>
    <w:rsid w:val="00633621"/>
    <w:rsid w:val="00635849"/>
    <w:rsid w:val="00643A50"/>
    <w:rsid w:val="00644408"/>
    <w:rsid w:val="00644B8A"/>
    <w:rsid w:val="00645764"/>
    <w:rsid w:val="00645EC0"/>
    <w:rsid w:val="0064646F"/>
    <w:rsid w:val="006471EF"/>
    <w:rsid w:val="0064724E"/>
    <w:rsid w:val="0065299A"/>
    <w:rsid w:val="006533D1"/>
    <w:rsid w:val="006535C8"/>
    <w:rsid w:val="00660679"/>
    <w:rsid w:val="00665FD6"/>
    <w:rsid w:val="006719D2"/>
    <w:rsid w:val="00673736"/>
    <w:rsid w:val="006761BA"/>
    <w:rsid w:val="00676831"/>
    <w:rsid w:val="0068549A"/>
    <w:rsid w:val="00685C07"/>
    <w:rsid w:val="00690ACA"/>
    <w:rsid w:val="00695F59"/>
    <w:rsid w:val="006A02E2"/>
    <w:rsid w:val="006B255D"/>
    <w:rsid w:val="006B61F9"/>
    <w:rsid w:val="006B6642"/>
    <w:rsid w:val="006C0087"/>
    <w:rsid w:val="006C11FD"/>
    <w:rsid w:val="006C395E"/>
    <w:rsid w:val="006D3695"/>
    <w:rsid w:val="006D6888"/>
    <w:rsid w:val="006E5882"/>
    <w:rsid w:val="0070255E"/>
    <w:rsid w:val="0070607C"/>
    <w:rsid w:val="007146EC"/>
    <w:rsid w:val="007161B9"/>
    <w:rsid w:val="00716EAF"/>
    <w:rsid w:val="007325DB"/>
    <w:rsid w:val="00735C84"/>
    <w:rsid w:val="00736F50"/>
    <w:rsid w:val="0074234A"/>
    <w:rsid w:val="00743BA7"/>
    <w:rsid w:val="00752A2D"/>
    <w:rsid w:val="007538E4"/>
    <w:rsid w:val="007544BF"/>
    <w:rsid w:val="00760183"/>
    <w:rsid w:val="00766551"/>
    <w:rsid w:val="0077106C"/>
    <w:rsid w:val="00772BCF"/>
    <w:rsid w:val="00774C64"/>
    <w:rsid w:val="00785A72"/>
    <w:rsid w:val="007862F6"/>
    <w:rsid w:val="0079167A"/>
    <w:rsid w:val="007A3A0B"/>
    <w:rsid w:val="007A45C5"/>
    <w:rsid w:val="007A7F41"/>
    <w:rsid w:val="007B0473"/>
    <w:rsid w:val="007B5814"/>
    <w:rsid w:val="007B76E0"/>
    <w:rsid w:val="007C0253"/>
    <w:rsid w:val="007D002F"/>
    <w:rsid w:val="007D0A5E"/>
    <w:rsid w:val="007D1BC8"/>
    <w:rsid w:val="007D500B"/>
    <w:rsid w:val="007E21F7"/>
    <w:rsid w:val="007E30A0"/>
    <w:rsid w:val="007E3A62"/>
    <w:rsid w:val="007F0311"/>
    <w:rsid w:val="007F5055"/>
    <w:rsid w:val="00805BAF"/>
    <w:rsid w:val="0080646E"/>
    <w:rsid w:val="00807AF0"/>
    <w:rsid w:val="00816B69"/>
    <w:rsid w:val="008235BB"/>
    <w:rsid w:val="00823FB4"/>
    <w:rsid w:val="00832447"/>
    <w:rsid w:val="00832851"/>
    <w:rsid w:val="00833DE8"/>
    <w:rsid w:val="00840B04"/>
    <w:rsid w:val="00840FFA"/>
    <w:rsid w:val="00841BA7"/>
    <w:rsid w:val="00845118"/>
    <w:rsid w:val="00855C8A"/>
    <w:rsid w:val="00856F91"/>
    <w:rsid w:val="00857536"/>
    <w:rsid w:val="00861C1C"/>
    <w:rsid w:val="00862AAB"/>
    <w:rsid w:val="008636BF"/>
    <w:rsid w:val="00863790"/>
    <w:rsid w:val="00863C8D"/>
    <w:rsid w:val="008657F9"/>
    <w:rsid w:val="00871BBF"/>
    <w:rsid w:val="00872C2A"/>
    <w:rsid w:val="008769FD"/>
    <w:rsid w:val="00881A0E"/>
    <w:rsid w:val="00882692"/>
    <w:rsid w:val="00885866"/>
    <w:rsid w:val="00891FE7"/>
    <w:rsid w:val="00892F44"/>
    <w:rsid w:val="008A775B"/>
    <w:rsid w:val="008B59D3"/>
    <w:rsid w:val="008C0207"/>
    <w:rsid w:val="008C7949"/>
    <w:rsid w:val="008D2E15"/>
    <w:rsid w:val="008D362E"/>
    <w:rsid w:val="008D6611"/>
    <w:rsid w:val="008E5422"/>
    <w:rsid w:val="008E7A0C"/>
    <w:rsid w:val="008F2146"/>
    <w:rsid w:val="008F45E8"/>
    <w:rsid w:val="00904169"/>
    <w:rsid w:val="00907C58"/>
    <w:rsid w:val="00912602"/>
    <w:rsid w:val="00921EE0"/>
    <w:rsid w:val="009345FF"/>
    <w:rsid w:val="00941BEF"/>
    <w:rsid w:val="0094411B"/>
    <w:rsid w:val="00954BEE"/>
    <w:rsid w:val="009662FF"/>
    <w:rsid w:val="00966B74"/>
    <w:rsid w:val="00973126"/>
    <w:rsid w:val="00981222"/>
    <w:rsid w:val="009B3930"/>
    <w:rsid w:val="009B4D2B"/>
    <w:rsid w:val="009C289A"/>
    <w:rsid w:val="009C6741"/>
    <w:rsid w:val="009C698C"/>
    <w:rsid w:val="009C7802"/>
    <w:rsid w:val="009D1715"/>
    <w:rsid w:val="009D5A5A"/>
    <w:rsid w:val="009E439A"/>
    <w:rsid w:val="009E79F9"/>
    <w:rsid w:val="009E7CDE"/>
    <w:rsid w:val="009F13BB"/>
    <w:rsid w:val="009F187C"/>
    <w:rsid w:val="009F617B"/>
    <w:rsid w:val="009F7466"/>
    <w:rsid w:val="00A04CBC"/>
    <w:rsid w:val="00A10E04"/>
    <w:rsid w:val="00A15552"/>
    <w:rsid w:val="00A1784A"/>
    <w:rsid w:val="00A32E5E"/>
    <w:rsid w:val="00A3417B"/>
    <w:rsid w:val="00A41756"/>
    <w:rsid w:val="00A45A78"/>
    <w:rsid w:val="00A45B00"/>
    <w:rsid w:val="00A45D2C"/>
    <w:rsid w:val="00A4743F"/>
    <w:rsid w:val="00A52C24"/>
    <w:rsid w:val="00A54886"/>
    <w:rsid w:val="00A62856"/>
    <w:rsid w:val="00A63013"/>
    <w:rsid w:val="00A632C0"/>
    <w:rsid w:val="00A642ED"/>
    <w:rsid w:val="00A70A7D"/>
    <w:rsid w:val="00A72799"/>
    <w:rsid w:val="00A73351"/>
    <w:rsid w:val="00A73469"/>
    <w:rsid w:val="00A73841"/>
    <w:rsid w:val="00A801C1"/>
    <w:rsid w:val="00A812FA"/>
    <w:rsid w:val="00A84570"/>
    <w:rsid w:val="00A87F8D"/>
    <w:rsid w:val="00AA1EAC"/>
    <w:rsid w:val="00AA3A8A"/>
    <w:rsid w:val="00AB2841"/>
    <w:rsid w:val="00AB4F33"/>
    <w:rsid w:val="00AB5082"/>
    <w:rsid w:val="00AC109B"/>
    <w:rsid w:val="00AD1E83"/>
    <w:rsid w:val="00AD2E9D"/>
    <w:rsid w:val="00AD40C3"/>
    <w:rsid w:val="00AD6A9B"/>
    <w:rsid w:val="00AE4F4C"/>
    <w:rsid w:val="00AE6C75"/>
    <w:rsid w:val="00AF2834"/>
    <w:rsid w:val="00B05C02"/>
    <w:rsid w:val="00B14076"/>
    <w:rsid w:val="00B15F99"/>
    <w:rsid w:val="00B22BBF"/>
    <w:rsid w:val="00B23242"/>
    <w:rsid w:val="00B24A36"/>
    <w:rsid w:val="00B2551E"/>
    <w:rsid w:val="00B339A9"/>
    <w:rsid w:val="00B47602"/>
    <w:rsid w:val="00B50D13"/>
    <w:rsid w:val="00B525FB"/>
    <w:rsid w:val="00B54149"/>
    <w:rsid w:val="00B551C8"/>
    <w:rsid w:val="00B57E5B"/>
    <w:rsid w:val="00B61388"/>
    <w:rsid w:val="00B63F55"/>
    <w:rsid w:val="00B702A8"/>
    <w:rsid w:val="00B741AB"/>
    <w:rsid w:val="00B83A18"/>
    <w:rsid w:val="00B848B1"/>
    <w:rsid w:val="00B95B66"/>
    <w:rsid w:val="00BA1736"/>
    <w:rsid w:val="00BA19BF"/>
    <w:rsid w:val="00BA2F8C"/>
    <w:rsid w:val="00BB3803"/>
    <w:rsid w:val="00BB755A"/>
    <w:rsid w:val="00BB75FE"/>
    <w:rsid w:val="00BC106D"/>
    <w:rsid w:val="00BC1BFA"/>
    <w:rsid w:val="00BD1794"/>
    <w:rsid w:val="00BD590A"/>
    <w:rsid w:val="00BE0999"/>
    <w:rsid w:val="00BE2398"/>
    <w:rsid w:val="00BE6CFF"/>
    <w:rsid w:val="00BE77CA"/>
    <w:rsid w:val="00BF357C"/>
    <w:rsid w:val="00BF3F9C"/>
    <w:rsid w:val="00BF697F"/>
    <w:rsid w:val="00BF7F05"/>
    <w:rsid w:val="00C0058A"/>
    <w:rsid w:val="00C019F8"/>
    <w:rsid w:val="00C06367"/>
    <w:rsid w:val="00C06AC6"/>
    <w:rsid w:val="00C07C45"/>
    <w:rsid w:val="00C12827"/>
    <w:rsid w:val="00C142FD"/>
    <w:rsid w:val="00C14F2B"/>
    <w:rsid w:val="00C26881"/>
    <w:rsid w:val="00C27553"/>
    <w:rsid w:val="00C32CB9"/>
    <w:rsid w:val="00C35B14"/>
    <w:rsid w:val="00C40085"/>
    <w:rsid w:val="00C46DA8"/>
    <w:rsid w:val="00C53F38"/>
    <w:rsid w:val="00C5411B"/>
    <w:rsid w:val="00C56688"/>
    <w:rsid w:val="00C66BF4"/>
    <w:rsid w:val="00C71233"/>
    <w:rsid w:val="00C736DF"/>
    <w:rsid w:val="00C737DE"/>
    <w:rsid w:val="00C91801"/>
    <w:rsid w:val="00C92B38"/>
    <w:rsid w:val="00CA6F11"/>
    <w:rsid w:val="00CB06A1"/>
    <w:rsid w:val="00CB3606"/>
    <w:rsid w:val="00CB6408"/>
    <w:rsid w:val="00CC21BF"/>
    <w:rsid w:val="00CC2B6B"/>
    <w:rsid w:val="00CC557F"/>
    <w:rsid w:val="00CD31F0"/>
    <w:rsid w:val="00CD4C1D"/>
    <w:rsid w:val="00CE0020"/>
    <w:rsid w:val="00CF1288"/>
    <w:rsid w:val="00D009A8"/>
    <w:rsid w:val="00D051DA"/>
    <w:rsid w:val="00D06A5F"/>
    <w:rsid w:val="00D074E3"/>
    <w:rsid w:val="00D07613"/>
    <w:rsid w:val="00D11E67"/>
    <w:rsid w:val="00D1394A"/>
    <w:rsid w:val="00D14E83"/>
    <w:rsid w:val="00D16F26"/>
    <w:rsid w:val="00D17C1E"/>
    <w:rsid w:val="00D241C2"/>
    <w:rsid w:val="00D25001"/>
    <w:rsid w:val="00D255F5"/>
    <w:rsid w:val="00D32489"/>
    <w:rsid w:val="00D32E54"/>
    <w:rsid w:val="00D40E19"/>
    <w:rsid w:val="00D43246"/>
    <w:rsid w:val="00D4417D"/>
    <w:rsid w:val="00D444FE"/>
    <w:rsid w:val="00D50226"/>
    <w:rsid w:val="00D54719"/>
    <w:rsid w:val="00D5640C"/>
    <w:rsid w:val="00D57D06"/>
    <w:rsid w:val="00D66BB2"/>
    <w:rsid w:val="00D676E7"/>
    <w:rsid w:val="00D711BB"/>
    <w:rsid w:val="00D74FE9"/>
    <w:rsid w:val="00D85801"/>
    <w:rsid w:val="00D930A0"/>
    <w:rsid w:val="00D933A6"/>
    <w:rsid w:val="00DA0C3C"/>
    <w:rsid w:val="00DA14FB"/>
    <w:rsid w:val="00DA2522"/>
    <w:rsid w:val="00DA54FC"/>
    <w:rsid w:val="00DA6CE5"/>
    <w:rsid w:val="00DA72A8"/>
    <w:rsid w:val="00DC45E5"/>
    <w:rsid w:val="00DD15B3"/>
    <w:rsid w:val="00DD677E"/>
    <w:rsid w:val="00DD7F64"/>
    <w:rsid w:val="00DE2F50"/>
    <w:rsid w:val="00DE4D00"/>
    <w:rsid w:val="00DE5694"/>
    <w:rsid w:val="00DE755B"/>
    <w:rsid w:val="00DF0A9A"/>
    <w:rsid w:val="00DF23FE"/>
    <w:rsid w:val="00DF4953"/>
    <w:rsid w:val="00DF6C87"/>
    <w:rsid w:val="00DF7987"/>
    <w:rsid w:val="00E0018E"/>
    <w:rsid w:val="00E0173E"/>
    <w:rsid w:val="00E119B8"/>
    <w:rsid w:val="00E12F6F"/>
    <w:rsid w:val="00E14157"/>
    <w:rsid w:val="00E17E16"/>
    <w:rsid w:val="00E312B0"/>
    <w:rsid w:val="00E332A6"/>
    <w:rsid w:val="00E43713"/>
    <w:rsid w:val="00E532FF"/>
    <w:rsid w:val="00E55C7F"/>
    <w:rsid w:val="00E601BC"/>
    <w:rsid w:val="00E617C0"/>
    <w:rsid w:val="00E61C49"/>
    <w:rsid w:val="00E642D5"/>
    <w:rsid w:val="00E645B2"/>
    <w:rsid w:val="00E7365B"/>
    <w:rsid w:val="00E75878"/>
    <w:rsid w:val="00E77078"/>
    <w:rsid w:val="00E90140"/>
    <w:rsid w:val="00E942EB"/>
    <w:rsid w:val="00EA2E0F"/>
    <w:rsid w:val="00EA4B88"/>
    <w:rsid w:val="00EB0A66"/>
    <w:rsid w:val="00EB0FDF"/>
    <w:rsid w:val="00EC6099"/>
    <w:rsid w:val="00EC6E55"/>
    <w:rsid w:val="00ED06F5"/>
    <w:rsid w:val="00EE124C"/>
    <w:rsid w:val="00EF05EB"/>
    <w:rsid w:val="00EF5AEB"/>
    <w:rsid w:val="00F01844"/>
    <w:rsid w:val="00F01B4A"/>
    <w:rsid w:val="00F05AE3"/>
    <w:rsid w:val="00F05FC4"/>
    <w:rsid w:val="00F13900"/>
    <w:rsid w:val="00F1479E"/>
    <w:rsid w:val="00F207E1"/>
    <w:rsid w:val="00F20D00"/>
    <w:rsid w:val="00F21FEB"/>
    <w:rsid w:val="00F22CAD"/>
    <w:rsid w:val="00F23128"/>
    <w:rsid w:val="00F346AE"/>
    <w:rsid w:val="00F37CE8"/>
    <w:rsid w:val="00F40E18"/>
    <w:rsid w:val="00F43E86"/>
    <w:rsid w:val="00F456B7"/>
    <w:rsid w:val="00F50691"/>
    <w:rsid w:val="00F52F06"/>
    <w:rsid w:val="00F659D7"/>
    <w:rsid w:val="00F66459"/>
    <w:rsid w:val="00F67BF2"/>
    <w:rsid w:val="00F75BE4"/>
    <w:rsid w:val="00F84317"/>
    <w:rsid w:val="00F90D59"/>
    <w:rsid w:val="00F91377"/>
    <w:rsid w:val="00F95ED4"/>
    <w:rsid w:val="00FA4381"/>
    <w:rsid w:val="00FA69B7"/>
    <w:rsid w:val="00FA6D58"/>
    <w:rsid w:val="00FB3BFA"/>
    <w:rsid w:val="00FB4589"/>
    <w:rsid w:val="00FB5CD3"/>
    <w:rsid w:val="00FB6C25"/>
    <w:rsid w:val="00FB7E3E"/>
    <w:rsid w:val="00FC3DFD"/>
    <w:rsid w:val="00FD4278"/>
    <w:rsid w:val="00FD753C"/>
    <w:rsid w:val="00FE3326"/>
    <w:rsid w:val="00FE4C6E"/>
    <w:rsid w:val="00FE6D86"/>
    <w:rsid w:val="00FF2F97"/>
    <w:rsid w:val="00FF4E49"/>
    <w:rsid w:val="00FF5CB3"/>
    <w:rsid w:val="00FF62B0"/>
    <w:rsid w:val="1BD1F1D7"/>
    <w:rsid w:val="2DEB7CE3"/>
    <w:rsid w:val="4B9AB6AD"/>
    <w:rsid w:val="7509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5A0378CA-6949-44E4-B8DD-9A49087A6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65FD6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10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yperlink" Target="https://www.gesetze-im-internet.de/gwb/__123.htm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esetze-im-internet.de/gwb/__124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yperlink" Target="https://www.gesetze-im-internet.de/gwb/__123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hyperlink" Target="https://eur-lex.europa.eu/legal-content/DE/TXT/PDF/?uri=CELEX:32022R0576&amp;from=D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yperlink" Target="https://www.gesetze-im-internet.de/gwb/__128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4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s://www.gesetze-im-internet.de/gwb/__125.htm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D4256990F564C9383F2CCFB9C0291" ma:contentTypeVersion="3" ma:contentTypeDescription="Ein neues Dokument erstellen." ma:contentTypeScope="" ma:versionID="38a22e14addab8cc76a310682486bf72">
  <xsd:schema xmlns:xsd="http://www.w3.org/2001/XMLSchema" xmlns:xs="http://www.w3.org/2001/XMLSchema" xmlns:p="http://schemas.microsoft.com/office/2006/metadata/properties" xmlns:ns2="0f8046b7-3caf-4834-8817-2264a077b0f8" targetNamespace="http://schemas.microsoft.com/office/2006/metadata/properties" ma:root="true" ma:fieldsID="b9327481c636d7f63ef1515aaae07cef" ns2:_="">
    <xsd:import namespace="0f8046b7-3caf-4834-8817-2264a077b0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046b7-3caf-4834-8817-2264a077b0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9E161A-DC21-4AF8-B3F4-D1799777FB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B1A0C5-85F3-4943-91E1-DAC812619B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C6CF4E-0FC4-4081-8E77-A7615BDE9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8046b7-3caf-4834-8817-2264a077b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7</Pages>
  <Words>1847</Words>
  <Characters>11637</Characters>
  <Application>Microsoft Office Word</Application>
  <DocSecurity>0</DocSecurity>
  <Lines>96</Lines>
  <Paragraphs>26</Paragraphs>
  <ScaleCrop>false</ScaleCrop>
  <Company/>
  <LinksUpToDate>false</LinksUpToDate>
  <CharactersWithSpaces>13458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Mosebach, Katharina</cp:lastModifiedBy>
  <cp:revision>3</cp:revision>
  <cp:lastPrinted>2011-09-03T11:20:00Z</cp:lastPrinted>
  <dcterms:created xsi:type="dcterms:W3CDTF">2026-04-17T12:23:00Z</dcterms:created>
  <dcterms:modified xsi:type="dcterms:W3CDTF">2026-04-17T12:24:00Z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0x010100E69D4256990F564C9383F2CCFB9C0291</vt:lpwstr>
  </property>
  <property fmtid="{D5CDD505-2E9C-101B-9397-08002B2CF9AE}" pid="12" name="Order">
    <vt:r8>186400</vt:r8>
  </property>
</Properties>
</file>